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1354D" w14:textId="77777777" w:rsidR="002774C8" w:rsidRPr="00D63EC3" w:rsidRDefault="00D63EC3" w:rsidP="00135274">
      <w:pPr>
        <w:spacing w:before="100" w:beforeAutospacing="1" w:after="100" w:afterAutospacing="1" w:line="240" w:lineRule="auto"/>
        <w:jc w:val="center"/>
        <w:rPr>
          <w:rFonts w:ascii="Carlsberg Sans Light" w:eastAsia="Calibri" w:hAnsi="Carlsberg Sans Light"/>
          <w:b/>
          <w:sz w:val="20"/>
          <w:szCs w:val="20"/>
          <w:lang w:val="uk-UA" w:eastAsia="en-US"/>
        </w:rPr>
      </w:pPr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З</w:t>
      </w:r>
      <w:r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 xml:space="preserve">апрошення на участь у тендері </w:t>
      </w:r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для ПрАТ «</w:t>
      </w:r>
      <w:proofErr w:type="spellStart"/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Карлсберг</w:t>
      </w:r>
      <w:proofErr w:type="spellEnd"/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 xml:space="preserve"> Україна» </w:t>
      </w:r>
    </w:p>
    <w:p w14:paraId="1046A890" w14:textId="77777777" w:rsidR="00D63EC3" w:rsidRPr="00D63EC3" w:rsidRDefault="00D63EC3" w:rsidP="00D63EC3">
      <w:pPr>
        <w:spacing w:line="276" w:lineRule="auto"/>
        <w:rPr>
          <w:rFonts w:ascii="Carlsberg Sans Light" w:hAnsi="Carlsberg Sans Light"/>
          <w:b/>
          <w:sz w:val="20"/>
          <w:szCs w:val="20"/>
          <w:lang w:val="ru-RU"/>
        </w:rPr>
      </w:pPr>
    </w:p>
    <w:p w14:paraId="01BD4AC6" w14:textId="77777777" w:rsidR="00243368" w:rsidRDefault="00D63EC3" w:rsidP="00D63EC3">
      <w:pPr>
        <w:spacing w:line="276" w:lineRule="auto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D63EC3">
        <w:rPr>
          <w:rFonts w:ascii="Carlsberg Sans Light" w:hAnsi="Carlsberg Sans Light"/>
          <w:b/>
          <w:sz w:val="20"/>
          <w:szCs w:val="20"/>
          <w:lang w:val="uk-UA"/>
        </w:rPr>
        <w:t xml:space="preserve">Шановні партнери! </w:t>
      </w:r>
    </w:p>
    <w:p w14:paraId="55EA32B8" w14:textId="450C8329" w:rsidR="00D63EC3" w:rsidRPr="00F331FE" w:rsidRDefault="00D63EC3" w:rsidP="00D63EC3">
      <w:pPr>
        <w:spacing w:line="276" w:lineRule="auto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C6C6A">
        <w:rPr>
          <w:rFonts w:ascii="Carlsberg Sans Light" w:hAnsi="Carlsberg Sans Light"/>
          <w:sz w:val="20"/>
          <w:szCs w:val="20"/>
          <w:lang w:val="uk-UA"/>
        </w:rPr>
        <w:t>Даним листом ми раді запросити Вас взяти участь у тендері ПрАТ «</w:t>
      </w:r>
      <w:proofErr w:type="spellStart"/>
      <w:r w:rsidRPr="00AC6C6A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Pr="00AC6C6A">
        <w:rPr>
          <w:rFonts w:ascii="Carlsberg Sans Light" w:hAnsi="Carlsberg Sans Light"/>
          <w:sz w:val="20"/>
          <w:szCs w:val="20"/>
          <w:lang w:val="uk-UA"/>
        </w:rPr>
        <w:t xml:space="preserve"> Україна». Ми шукаємо партнера, який допоможе нам </w:t>
      </w:r>
      <w:r w:rsidR="003308A1" w:rsidRPr="00AC6C6A">
        <w:rPr>
          <w:rFonts w:ascii="Carlsberg Sans Light" w:hAnsi="Carlsberg Sans Light"/>
          <w:sz w:val="20"/>
          <w:szCs w:val="20"/>
          <w:lang w:val="uk-UA"/>
        </w:rPr>
        <w:t>розробити комунікаційну стратегію брендів, дизайн та креативи</w:t>
      </w:r>
      <w:r w:rsidR="00F331FE" w:rsidRPr="00AC6C6A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AC6C6A" w:rsidRPr="00AC6C6A">
        <w:rPr>
          <w:rFonts w:ascii="Carlsberg Sans Light" w:hAnsi="Carlsberg Sans Light"/>
          <w:sz w:val="20"/>
          <w:szCs w:val="20"/>
          <w:lang w:val="uk-UA"/>
        </w:rPr>
        <w:t>для</w:t>
      </w:r>
      <w:r w:rsidR="00F331FE" w:rsidRPr="00AC6C6A">
        <w:rPr>
          <w:rFonts w:ascii="Carlsberg Sans Light" w:hAnsi="Carlsberg Sans Light"/>
          <w:sz w:val="20"/>
          <w:szCs w:val="20"/>
          <w:lang w:val="uk-UA"/>
        </w:rPr>
        <w:t xml:space="preserve"> </w:t>
      </w:r>
      <w:proofErr w:type="spellStart"/>
      <w:r w:rsidR="00F331FE" w:rsidRPr="00AC6C6A">
        <w:rPr>
          <w:rFonts w:ascii="Carlsberg Sans Light" w:hAnsi="Carlsberg Sans Light"/>
          <w:sz w:val="20"/>
          <w:szCs w:val="20"/>
          <w:lang w:val="uk-UA"/>
        </w:rPr>
        <w:t>діджитал</w:t>
      </w:r>
      <w:proofErr w:type="spellEnd"/>
      <w:r w:rsidR="00F331FE" w:rsidRPr="00AC6C6A">
        <w:rPr>
          <w:rFonts w:ascii="Carlsberg Sans Light" w:hAnsi="Carlsberg Sans Light"/>
          <w:sz w:val="20"/>
          <w:szCs w:val="20"/>
          <w:lang w:val="uk-UA"/>
        </w:rPr>
        <w:t xml:space="preserve"> т</w:t>
      </w:r>
      <w:r w:rsidR="00AC6C6A" w:rsidRPr="00AC6C6A">
        <w:rPr>
          <w:rFonts w:ascii="Carlsberg Sans Light" w:hAnsi="Carlsberg Sans Light"/>
          <w:sz w:val="20"/>
          <w:szCs w:val="20"/>
          <w:lang w:val="uk-UA"/>
        </w:rPr>
        <w:t>а</w:t>
      </w:r>
      <w:r w:rsidR="00F331FE" w:rsidRPr="00AC6C6A">
        <w:rPr>
          <w:rFonts w:ascii="Carlsberg Sans Light" w:hAnsi="Carlsberg Sans Light"/>
          <w:sz w:val="20"/>
          <w:szCs w:val="20"/>
          <w:lang w:val="uk-UA"/>
        </w:rPr>
        <w:t xml:space="preserve"> соціальних мереж.</w:t>
      </w:r>
    </w:p>
    <w:p w14:paraId="14A89DCE" w14:textId="77777777" w:rsidR="00D63EC3" w:rsidRPr="004E64CB" w:rsidRDefault="00D63EC3" w:rsidP="00AC6370">
      <w:pPr>
        <w:spacing w:line="300" w:lineRule="atLeast"/>
        <w:jc w:val="both"/>
        <w:rPr>
          <w:rFonts w:ascii="Calibri" w:eastAsia="Calibri" w:hAnsi="Calibri"/>
          <w:sz w:val="24"/>
          <w:lang w:val="uk-UA" w:eastAsia="en-US"/>
        </w:rPr>
      </w:pPr>
    </w:p>
    <w:p w14:paraId="23BAB3F7" w14:textId="77777777" w:rsidR="00243368" w:rsidRPr="00F331FE" w:rsidRDefault="00243368" w:rsidP="00AC6370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ru-RU"/>
        </w:rPr>
      </w:pPr>
    </w:p>
    <w:p w14:paraId="4C96D330" w14:textId="77777777" w:rsidR="00D63EC3" w:rsidRPr="00D63EC3" w:rsidRDefault="00D63EC3" w:rsidP="00D63EC3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D63EC3">
        <w:rPr>
          <w:rFonts w:ascii="Carlsberg Sans Light" w:hAnsi="Carlsberg Sans Light"/>
          <w:b/>
          <w:sz w:val="20"/>
          <w:szCs w:val="20"/>
          <w:lang w:val="uk-UA"/>
        </w:rPr>
        <w:t xml:space="preserve">Обов'язковими умовами </w:t>
      </w:r>
      <w:r w:rsidR="00E93A14">
        <w:rPr>
          <w:rFonts w:ascii="Carlsberg Sans Light" w:hAnsi="Carlsberg Sans Light"/>
          <w:b/>
          <w:sz w:val="20"/>
          <w:szCs w:val="20"/>
          <w:lang w:val="uk-UA"/>
        </w:rPr>
        <w:t xml:space="preserve">для участі в тендері </w:t>
      </w:r>
      <w:r w:rsidRPr="00D63EC3">
        <w:rPr>
          <w:rFonts w:ascii="Carlsberg Sans Light" w:hAnsi="Carlsberg Sans Light"/>
          <w:b/>
          <w:sz w:val="20"/>
          <w:szCs w:val="20"/>
          <w:lang w:val="uk-UA"/>
        </w:rPr>
        <w:t>є:</w:t>
      </w:r>
    </w:p>
    <w:p w14:paraId="5130A4B7" w14:textId="5811A852" w:rsidR="00D63EC3" w:rsidRPr="00A146F8" w:rsidRDefault="00E93A14" w:rsidP="004462AA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146F8">
        <w:rPr>
          <w:rFonts w:ascii="Carlsberg Sans Light" w:hAnsi="Carlsberg Sans Light"/>
          <w:sz w:val="20"/>
          <w:szCs w:val="20"/>
          <w:lang w:val="uk-UA"/>
        </w:rPr>
        <w:t xml:space="preserve">Відсутність серед клієнтів </w:t>
      </w:r>
      <w:r w:rsidR="00A146F8">
        <w:rPr>
          <w:rFonts w:ascii="Carlsberg Sans Light" w:hAnsi="Carlsberg Sans Light"/>
          <w:sz w:val="20"/>
          <w:szCs w:val="20"/>
          <w:lang w:val="uk-UA"/>
        </w:rPr>
        <w:t>А</w:t>
      </w:r>
      <w:r w:rsidRPr="00A146F8">
        <w:rPr>
          <w:rFonts w:ascii="Carlsberg Sans Light" w:hAnsi="Carlsberg Sans Light"/>
          <w:sz w:val="20"/>
          <w:szCs w:val="20"/>
          <w:lang w:val="uk-UA"/>
        </w:rPr>
        <w:t>генції</w:t>
      </w:r>
      <w:r w:rsidR="00D63EC3" w:rsidRPr="00A146F8">
        <w:rPr>
          <w:rFonts w:ascii="Carlsberg Sans Light" w:hAnsi="Carlsberg Sans Light"/>
          <w:sz w:val="20"/>
          <w:szCs w:val="20"/>
          <w:lang w:val="uk-UA"/>
        </w:rPr>
        <w:t xml:space="preserve"> конкуруючих брендів з категорій: пиво, квас, сидр, </w:t>
      </w:r>
      <w:proofErr w:type="spellStart"/>
      <w:r w:rsidR="00D63EC3" w:rsidRPr="00A146F8">
        <w:rPr>
          <w:rFonts w:ascii="Carlsberg Sans Light" w:hAnsi="Carlsberg Sans Light"/>
          <w:sz w:val="20"/>
          <w:szCs w:val="20"/>
          <w:lang w:val="uk-UA"/>
        </w:rPr>
        <w:t>бірмікси</w:t>
      </w:r>
      <w:proofErr w:type="spellEnd"/>
      <w:r w:rsidR="00C97997" w:rsidRPr="00A146F8">
        <w:rPr>
          <w:rFonts w:ascii="Carlsberg Sans Light" w:hAnsi="Carlsberg Sans Light"/>
          <w:sz w:val="20"/>
          <w:szCs w:val="20"/>
          <w:lang w:val="uk-UA"/>
        </w:rPr>
        <w:t xml:space="preserve">, </w:t>
      </w:r>
      <w:r w:rsidR="00A146F8" w:rsidRPr="00A146F8">
        <w:rPr>
          <w:rFonts w:ascii="Carlsberg Sans Light" w:hAnsi="Carlsberg Sans Light"/>
          <w:sz w:val="20"/>
          <w:szCs w:val="20"/>
          <w:lang w:val="uk-UA"/>
        </w:rPr>
        <w:t>слабоалкогольні напої.</w:t>
      </w:r>
    </w:p>
    <w:p w14:paraId="522BD6DF" w14:textId="77777777" w:rsidR="00D63EC3" w:rsidRPr="00D63EC3" w:rsidRDefault="00D63EC3" w:rsidP="004462AA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типового договору і обов'язкове виконання взятих на себе зобов'язань</w:t>
      </w:r>
    </w:p>
    <w:p w14:paraId="76DF1368" w14:textId="77777777" w:rsidR="00D63EC3" w:rsidRPr="00D63EC3" w:rsidRDefault="00D63EC3" w:rsidP="004462AA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договору про нерозголошення конфіденційної інформації</w:t>
      </w:r>
    </w:p>
    <w:p w14:paraId="329CE094" w14:textId="77F4DFB7" w:rsidR="00B203B2" w:rsidRPr="00F05399" w:rsidRDefault="00B203B2" w:rsidP="004462AA">
      <w:pPr>
        <w:pStyle w:val="ad"/>
        <w:numPr>
          <w:ilvl w:val="0"/>
          <w:numId w:val="18"/>
        </w:numPr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F05399">
        <w:rPr>
          <w:rFonts w:ascii="Carlsberg Sans Light" w:hAnsi="Carlsberg Sans Light"/>
          <w:sz w:val="20"/>
          <w:szCs w:val="20"/>
          <w:lang w:val="uk-UA"/>
        </w:rPr>
        <w:t xml:space="preserve">Оплата протягом 93х календарних днів, починаючи з першого дня наступного місяця після місяця, в якому був підписаний Акт виконаних робіт (наданих послуг) обома сторонами, але тільки у платіжний день </w:t>
      </w:r>
    </w:p>
    <w:p w14:paraId="657825F3" w14:textId="1DF39B50" w:rsidR="00A27BFF" w:rsidRPr="00F05399" w:rsidRDefault="00A27BFF" w:rsidP="004462AA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F05399">
        <w:rPr>
          <w:rFonts w:ascii="Carlsberg Sans Light" w:hAnsi="Carlsberg Sans Light"/>
          <w:sz w:val="20"/>
          <w:szCs w:val="20"/>
          <w:lang w:val="uk-UA"/>
        </w:rPr>
        <w:t>Підписання антикорупційних пунктів</w:t>
      </w:r>
    </w:p>
    <w:p w14:paraId="4D54B68A" w14:textId="77777777" w:rsidR="00D63EC3" w:rsidRPr="00D63EC3" w:rsidRDefault="00A27BFF" w:rsidP="004462AA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>еревірка контрагента</w:t>
      </w:r>
      <w:r>
        <w:rPr>
          <w:rFonts w:ascii="Carlsberg Sans Light" w:hAnsi="Carlsberg Sans Light"/>
          <w:sz w:val="20"/>
          <w:szCs w:val="20"/>
          <w:lang w:val="uk-UA"/>
        </w:rPr>
        <w:t xml:space="preserve"> внутрішньою службою безпеки</w:t>
      </w:r>
    </w:p>
    <w:p w14:paraId="45EBAF1D" w14:textId="77777777" w:rsid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74B82909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Конфіденційність</w:t>
      </w:r>
    </w:p>
    <w:p w14:paraId="580B3A46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Вся інформація про тендер</w:t>
      </w:r>
      <w:r>
        <w:rPr>
          <w:rFonts w:ascii="Carlsberg Sans Light" w:hAnsi="Carlsberg Sans Light"/>
          <w:sz w:val="20"/>
          <w:szCs w:val="20"/>
          <w:lang w:val="uk-UA"/>
        </w:rPr>
        <w:t>ний процес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є конфіденційною і повинна бути використана виключно з метою оформлення комерційної пропозиції у відповідь на даний запит. Будь-яке інше використання цієї інформації третіми особами або організаціями без попередньої письмової згоди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АТ </w:t>
      </w:r>
      <w:r w:rsidR="0045776C">
        <w:rPr>
          <w:rFonts w:ascii="Carlsberg Sans Light" w:hAnsi="Carlsberg Sans Light"/>
          <w:sz w:val="20"/>
          <w:szCs w:val="20"/>
          <w:lang w:val="uk-UA"/>
        </w:rPr>
        <w:t>«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E93A14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45776C">
        <w:rPr>
          <w:rFonts w:ascii="Carlsberg Sans Light" w:hAnsi="Carlsberg Sans Light"/>
          <w:sz w:val="20"/>
          <w:szCs w:val="20"/>
          <w:lang w:val="uk-UA"/>
        </w:rPr>
        <w:t>Україна»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суворо забороняється. Всі відповіді постачальників на запрошення також зберігаються в суворій конфіденційності, вони будуть досту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пні лише обмеженому колу осіб команди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ПрАТ «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45776C">
        <w:rPr>
          <w:rFonts w:ascii="Carlsberg Sans Light" w:hAnsi="Carlsberg Sans Light"/>
          <w:sz w:val="20"/>
          <w:szCs w:val="20"/>
          <w:lang w:val="uk-UA"/>
        </w:rPr>
        <w:t xml:space="preserve"> Україна»</w:t>
      </w:r>
      <w:r w:rsidRPr="00A27BFF">
        <w:rPr>
          <w:rFonts w:ascii="Carlsberg Sans Light" w:hAnsi="Carlsberg Sans Light"/>
          <w:sz w:val="20"/>
          <w:szCs w:val="20"/>
          <w:lang w:val="uk-UA"/>
        </w:rPr>
        <w:t>. Інформація, надана Вашою компанією під час тендеру, буде використовуватися виключно в цілях проведення даного тендеру.</w:t>
      </w:r>
    </w:p>
    <w:p w14:paraId="41C780F2" w14:textId="77777777" w:rsidR="00A27BFF" w:rsidRDefault="00A27BFF" w:rsidP="00AC6370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1DAAA4E0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3683DA80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Етапи проведення тендера</w:t>
      </w:r>
    </w:p>
    <w:p w14:paraId="7B623205" w14:textId="1E9C18F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1 етап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: </w:t>
      </w:r>
      <w:r w:rsidR="001B544A">
        <w:rPr>
          <w:rFonts w:ascii="Carlsberg Sans Light" w:hAnsi="Carlsberg Sans Light"/>
          <w:sz w:val="20"/>
          <w:szCs w:val="20"/>
          <w:lang w:val="uk-UA"/>
        </w:rPr>
        <w:t>1</w:t>
      </w:r>
      <w:r w:rsidR="008E25BE">
        <w:rPr>
          <w:rFonts w:ascii="Carlsberg Sans Light" w:hAnsi="Carlsberg Sans Light"/>
          <w:sz w:val="20"/>
          <w:szCs w:val="20"/>
          <w:lang w:val="uk-UA"/>
        </w:rPr>
        <w:t>3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1B544A">
        <w:rPr>
          <w:rFonts w:ascii="Carlsberg Sans Light" w:hAnsi="Carlsberg Sans Light"/>
          <w:sz w:val="20"/>
          <w:szCs w:val="20"/>
          <w:lang w:val="uk-UA"/>
        </w:rPr>
        <w:t>жовтня</w:t>
      </w:r>
      <w:r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3308A1">
        <w:rPr>
          <w:rFonts w:ascii="Carlsberg Sans Light" w:hAnsi="Carlsberg Sans Light"/>
          <w:sz w:val="20"/>
          <w:szCs w:val="20"/>
          <w:lang w:val="uk-UA"/>
        </w:rPr>
        <w:t>–</w:t>
      </w:r>
      <w:r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1B544A">
        <w:rPr>
          <w:rFonts w:ascii="Carlsberg Sans Light" w:hAnsi="Carlsberg Sans Light"/>
          <w:sz w:val="20"/>
          <w:szCs w:val="20"/>
          <w:lang w:val="uk-UA"/>
        </w:rPr>
        <w:t>20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1B544A">
        <w:rPr>
          <w:rFonts w:ascii="Carlsberg Sans Light" w:hAnsi="Carlsberg Sans Light"/>
          <w:sz w:val="20"/>
          <w:szCs w:val="20"/>
          <w:lang w:val="uk-UA"/>
        </w:rPr>
        <w:t>жовтня</w:t>
      </w:r>
    </w:p>
    <w:p w14:paraId="0125DBA3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Збір інформації про компанію:</w:t>
      </w:r>
    </w:p>
    <w:p w14:paraId="4091A7A1" w14:textId="306B4A4E" w:rsidR="003308A1" w:rsidRDefault="003308A1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Надання </w:t>
      </w:r>
      <w:r w:rsidR="006D6688">
        <w:rPr>
          <w:rFonts w:ascii="Carlsberg Sans Light" w:hAnsi="Carlsberg Sans Light"/>
          <w:sz w:val="20"/>
          <w:szCs w:val="20"/>
          <w:lang w:val="en-US"/>
        </w:rPr>
        <w:t>credentials</w:t>
      </w:r>
      <w:r>
        <w:rPr>
          <w:rFonts w:ascii="Carlsberg Sans Light" w:hAnsi="Carlsberg Sans Light"/>
          <w:sz w:val="20"/>
          <w:szCs w:val="20"/>
          <w:lang w:val="ru-RU"/>
        </w:rPr>
        <w:t xml:space="preserve"> </w:t>
      </w:r>
      <w:r w:rsidR="004162B6">
        <w:rPr>
          <w:rFonts w:ascii="Carlsberg Sans Light" w:hAnsi="Carlsberg Sans Light"/>
          <w:sz w:val="20"/>
          <w:szCs w:val="20"/>
          <w:lang w:val="uk-UA"/>
        </w:rPr>
        <w:t>А</w:t>
      </w:r>
      <w:r w:rsidR="006D6688">
        <w:rPr>
          <w:rFonts w:ascii="Carlsberg Sans Light" w:hAnsi="Carlsberg Sans Light"/>
          <w:sz w:val="20"/>
          <w:szCs w:val="20"/>
          <w:lang w:val="uk-UA"/>
        </w:rPr>
        <w:t>генції</w:t>
      </w:r>
    </w:p>
    <w:p w14:paraId="2467AC65" w14:textId="05F17C30" w:rsidR="00A27BFF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 xml:space="preserve">Надання </w:t>
      </w:r>
      <w:r w:rsidR="004162B6">
        <w:rPr>
          <w:rFonts w:ascii="Carlsberg Sans Light" w:hAnsi="Carlsberg Sans Light"/>
          <w:sz w:val="20"/>
          <w:szCs w:val="20"/>
          <w:lang w:val="uk-UA"/>
        </w:rPr>
        <w:t>А</w:t>
      </w:r>
      <w:r w:rsidRPr="0045776C">
        <w:rPr>
          <w:rFonts w:ascii="Carlsberg Sans Light" w:hAnsi="Carlsberg Sans Light"/>
          <w:sz w:val="20"/>
          <w:szCs w:val="20"/>
          <w:lang w:val="uk-UA"/>
        </w:rPr>
        <w:t>ген</w:t>
      </w:r>
      <w:r w:rsidR="00E93A14" w:rsidRPr="0045776C">
        <w:rPr>
          <w:rFonts w:ascii="Carlsberg Sans Light" w:hAnsi="Carlsberg Sans Light"/>
          <w:sz w:val="20"/>
          <w:szCs w:val="20"/>
          <w:lang w:val="uk-UA"/>
        </w:rPr>
        <w:t>цією</w:t>
      </w:r>
      <w:r w:rsidRPr="0045776C">
        <w:rPr>
          <w:rFonts w:ascii="Carlsberg Sans Light" w:hAnsi="Carlsberg Sans Light"/>
          <w:sz w:val="20"/>
          <w:szCs w:val="20"/>
          <w:lang w:val="uk-UA"/>
        </w:rPr>
        <w:t xml:space="preserve"> реєстраційних документів (статут, протокол загальних зборів засновників; документ, що підтверджує державну реєстрацію (виписка); документ, що підтверджує статус платника податків)</w:t>
      </w:r>
    </w:p>
    <w:p w14:paraId="384D70AA" w14:textId="2C53FFF8" w:rsidR="00A27BFF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>Перевірка службою безпеки контрагента</w:t>
      </w:r>
    </w:p>
    <w:p w14:paraId="0DE8042A" w14:textId="2D8F9A32" w:rsidR="00243368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>Укладення договору про конфіденційність</w:t>
      </w:r>
    </w:p>
    <w:p w14:paraId="7B45D8B4" w14:textId="77777777" w:rsidR="00E85050" w:rsidRDefault="00E8505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67BFFF0D" w14:textId="77777777" w:rsidR="00E85050" w:rsidRDefault="00E8505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18F46553" w14:textId="7E695384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.</w:t>
      </w:r>
      <w:r w:rsidRPr="00A27BFF">
        <w:rPr>
          <w:rFonts w:ascii="Carlsberg Sans Light" w:hAnsi="Carlsberg Sans Light"/>
          <w:b/>
          <w:sz w:val="20"/>
          <w:szCs w:val="20"/>
          <w:lang w:val="uk-UA"/>
        </w:rPr>
        <w:t>2 етап:</w:t>
      </w:r>
      <w:r w:rsidR="00127199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EC06A1">
        <w:rPr>
          <w:rFonts w:ascii="Carlsberg Sans Light" w:hAnsi="Carlsberg Sans Light"/>
          <w:sz w:val="20"/>
          <w:szCs w:val="20"/>
          <w:lang w:val="uk-UA"/>
        </w:rPr>
        <w:t>21</w:t>
      </w:r>
      <w:r w:rsidR="00D56A14">
        <w:rPr>
          <w:rFonts w:ascii="Carlsberg Sans Light" w:hAnsi="Carlsberg Sans Light"/>
          <w:sz w:val="20"/>
          <w:szCs w:val="20"/>
          <w:lang w:val="en-US"/>
        </w:rPr>
        <w:t xml:space="preserve"> </w:t>
      </w:r>
      <w:proofErr w:type="spellStart"/>
      <w:r w:rsidR="00D56A14">
        <w:rPr>
          <w:rFonts w:ascii="Carlsberg Sans Light" w:hAnsi="Carlsberg Sans Light"/>
          <w:sz w:val="20"/>
          <w:szCs w:val="20"/>
          <w:lang w:val="ru-RU"/>
        </w:rPr>
        <w:t>жовтня</w:t>
      </w:r>
      <w:proofErr w:type="spellEnd"/>
      <w:r w:rsidR="00D56A14">
        <w:rPr>
          <w:rFonts w:ascii="Carlsberg Sans Light" w:hAnsi="Carlsberg Sans Light"/>
          <w:sz w:val="20"/>
          <w:szCs w:val="20"/>
          <w:lang w:val="ru-RU"/>
        </w:rPr>
        <w:t xml:space="preserve"> </w:t>
      </w:r>
      <w:r w:rsidR="003308A1">
        <w:rPr>
          <w:rFonts w:ascii="Carlsberg Sans Light" w:hAnsi="Carlsberg Sans Light"/>
          <w:sz w:val="20"/>
          <w:szCs w:val="20"/>
          <w:lang w:val="uk-UA"/>
        </w:rPr>
        <w:t>-</w:t>
      </w:r>
      <w:r w:rsidR="00D56A14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EC06A1">
        <w:rPr>
          <w:rFonts w:ascii="Carlsberg Sans Light" w:hAnsi="Carlsberg Sans Light"/>
          <w:sz w:val="20"/>
          <w:szCs w:val="20"/>
          <w:lang w:val="uk-UA"/>
        </w:rPr>
        <w:t>26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EC06A1">
        <w:rPr>
          <w:rFonts w:ascii="Carlsberg Sans Light" w:hAnsi="Carlsberg Sans Light"/>
          <w:sz w:val="20"/>
          <w:szCs w:val="20"/>
          <w:lang w:val="uk-UA"/>
        </w:rPr>
        <w:t>жовтня</w:t>
      </w:r>
      <w:r w:rsidR="00127199">
        <w:rPr>
          <w:rFonts w:ascii="Carlsberg Sans Light" w:hAnsi="Carlsberg Sans Light"/>
          <w:sz w:val="20"/>
          <w:szCs w:val="20"/>
          <w:lang w:val="uk-UA"/>
        </w:rPr>
        <w:t xml:space="preserve"> </w:t>
      </w:r>
    </w:p>
    <w:p w14:paraId="72DFDF1E" w14:textId="0FA54991" w:rsidR="00243368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lastRenderedPageBreak/>
        <w:t>Брифінг учасників тендеру</w:t>
      </w:r>
      <w:r w:rsidR="00127199">
        <w:rPr>
          <w:rFonts w:ascii="Carlsberg Sans Light" w:hAnsi="Carlsberg Sans Light"/>
          <w:sz w:val="20"/>
          <w:szCs w:val="20"/>
          <w:lang w:val="uk-UA"/>
        </w:rPr>
        <w:t>.</w:t>
      </w:r>
      <w:r>
        <w:rPr>
          <w:rFonts w:ascii="Carlsberg Sans Light" w:hAnsi="Carlsberg Sans Light"/>
          <w:sz w:val="20"/>
          <w:szCs w:val="20"/>
          <w:lang w:val="uk-UA"/>
        </w:rPr>
        <w:t xml:space="preserve"> Зустріч </w:t>
      </w:r>
      <w:r w:rsidR="003308A1">
        <w:rPr>
          <w:rFonts w:ascii="Carlsberg Sans Light" w:hAnsi="Carlsberg Sans Light"/>
          <w:sz w:val="20"/>
          <w:szCs w:val="20"/>
          <w:lang w:val="uk-UA"/>
        </w:rPr>
        <w:t>онлайн, ми організує</w:t>
      </w:r>
      <w:r w:rsidR="0071057B" w:rsidRPr="0071057B">
        <w:rPr>
          <w:rFonts w:ascii="Carlsberg Sans Light" w:hAnsi="Carlsberg Sans Light"/>
          <w:sz w:val="20"/>
          <w:szCs w:val="20"/>
          <w:lang w:val="uk-UA"/>
        </w:rPr>
        <w:t>м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о та </w:t>
      </w:r>
      <w:proofErr w:type="spellStart"/>
      <w:r w:rsidR="003308A1">
        <w:rPr>
          <w:rFonts w:ascii="Carlsberg Sans Light" w:hAnsi="Carlsberg Sans Light"/>
          <w:sz w:val="20"/>
          <w:szCs w:val="20"/>
          <w:lang w:val="uk-UA"/>
        </w:rPr>
        <w:t>надамо</w:t>
      </w:r>
      <w:proofErr w:type="spellEnd"/>
      <w:r w:rsidR="003308A1">
        <w:rPr>
          <w:rFonts w:ascii="Carlsberg Sans Light" w:hAnsi="Carlsberg Sans Light"/>
          <w:sz w:val="20"/>
          <w:szCs w:val="20"/>
          <w:lang w:val="uk-UA"/>
        </w:rPr>
        <w:t xml:space="preserve"> посилання в програмі </w:t>
      </w:r>
      <w:r w:rsidR="003308A1">
        <w:rPr>
          <w:rFonts w:ascii="Carlsberg Sans Light" w:hAnsi="Carlsberg Sans Light"/>
          <w:sz w:val="20"/>
          <w:szCs w:val="20"/>
          <w:lang w:val="en-US"/>
        </w:rPr>
        <w:t>Microsoft</w:t>
      </w:r>
      <w:r w:rsidR="003308A1" w:rsidRPr="003308A1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3308A1">
        <w:rPr>
          <w:rFonts w:ascii="Carlsberg Sans Light" w:hAnsi="Carlsberg Sans Light"/>
          <w:sz w:val="20"/>
          <w:szCs w:val="20"/>
          <w:lang w:val="en-US"/>
        </w:rPr>
        <w:t>Teams</w:t>
      </w:r>
      <w:r>
        <w:rPr>
          <w:rFonts w:ascii="Carlsberg Sans Light" w:hAnsi="Carlsberg Sans Light"/>
          <w:sz w:val="20"/>
          <w:szCs w:val="20"/>
          <w:lang w:val="uk-UA"/>
        </w:rPr>
        <w:t xml:space="preserve">. </w:t>
      </w:r>
      <w:r w:rsidR="003308A1">
        <w:rPr>
          <w:rFonts w:ascii="Carlsberg Sans Light" w:hAnsi="Carlsberg Sans Light"/>
          <w:sz w:val="20"/>
          <w:szCs w:val="20"/>
          <w:lang w:val="uk-UA"/>
        </w:rPr>
        <w:t>Брифінг проводиться</w:t>
      </w:r>
      <w:r>
        <w:rPr>
          <w:rFonts w:ascii="Carlsberg Sans Light" w:hAnsi="Carlsberg Sans Light"/>
          <w:sz w:val="20"/>
          <w:szCs w:val="20"/>
          <w:lang w:val="uk-UA"/>
        </w:rPr>
        <w:t xml:space="preserve"> для всіх </w:t>
      </w:r>
      <w:r w:rsidR="003308A1">
        <w:rPr>
          <w:rFonts w:ascii="Carlsberg Sans Light" w:hAnsi="Carlsberg Sans Light"/>
          <w:sz w:val="20"/>
          <w:szCs w:val="20"/>
          <w:lang w:val="uk-UA"/>
        </w:rPr>
        <w:t>учасників</w:t>
      </w:r>
      <w:r>
        <w:rPr>
          <w:rFonts w:ascii="Carlsberg Sans Light" w:hAnsi="Carlsberg Sans Light"/>
          <w:sz w:val="20"/>
          <w:szCs w:val="20"/>
          <w:lang w:val="uk-UA"/>
        </w:rPr>
        <w:t xml:space="preserve"> одн</w:t>
      </w:r>
      <w:r w:rsidR="0045776C">
        <w:rPr>
          <w:rFonts w:ascii="Carlsberg Sans Light" w:hAnsi="Carlsberg Sans Light"/>
          <w:sz w:val="20"/>
          <w:szCs w:val="20"/>
          <w:lang w:val="uk-UA"/>
        </w:rPr>
        <w:t>очасно</w:t>
      </w:r>
      <w:r w:rsidR="003308A1">
        <w:rPr>
          <w:rFonts w:ascii="Carlsberg Sans Light" w:hAnsi="Carlsberg Sans Light"/>
          <w:sz w:val="20"/>
          <w:szCs w:val="20"/>
          <w:lang w:val="uk-UA"/>
        </w:rPr>
        <w:t>.</w:t>
      </w:r>
    </w:p>
    <w:p w14:paraId="117F640F" w14:textId="5303EFA1"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1A118C">
        <w:rPr>
          <w:rFonts w:ascii="Carlsberg Sans Light" w:hAnsi="Carlsberg Sans Light"/>
          <w:sz w:val="20"/>
          <w:szCs w:val="20"/>
          <w:lang w:val="uk-UA"/>
        </w:rPr>
        <w:t>Надання тендерного файлу для заповнення</w:t>
      </w:r>
      <w:r>
        <w:rPr>
          <w:rFonts w:ascii="Carlsberg Sans Light" w:hAnsi="Carlsberg Sans Light"/>
          <w:sz w:val="20"/>
          <w:szCs w:val="20"/>
          <w:lang w:val="uk-UA"/>
        </w:rPr>
        <w:t xml:space="preserve"> цінових пропозицій</w:t>
      </w:r>
      <w:r w:rsidR="0071057B">
        <w:rPr>
          <w:rFonts w:ascii="Carlsberg Sans Light" w:hAnsi="Carlsberg Sans Light"/>
          <w:sz w:val="20"/>
          <w:szCs w:val="20"/>
          <w:lang w:val="uk-UA"/>
        </w:rPr>
        <w:t>.</w:t>
      </w:r>
    </w:p>
    <w:p w14:paraId="5F2E4520" w14:textId="77777777" w:rsid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</w:p>
    <w:p w14:paraId="0D1EC6E0" w14:textId="663AF831" w:rsidR="00127199" w:rsidRPr="00820EA6" w:rsidRDefault="00127199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127199">
        <w:rPr>
          <w:rFonts w:ascii="Carlsberg Sans Light" w:hAnsi="Carlsberg Sans Light"/>
          <w:b/>
          <w:sz w:val="20"/>
          <w:szCs w:val="20"/>
          <w:lang w:val="uk-UA"/>
        </w:rPr>
        <w:t xml:space="preserve">3 етап: </w:t>
      </w:r>
      <w:r w:rsidR="00A144A3">
        <w:rPr>
          <w:rFonts w:ascii="Carlsberg Sans Light" w:hAnsi="Carlsberg Sans Light"/>
          <w:bCs/>
          <w:sz w:val="20"/>
          <w:szCs w:val="20"/>
          <w:lang w:val="uk-UA"/>
        </w:rPr>
        <w:t>27 жовтня</w:t>
      </w:r>
      <w:r w:rsidR="0071057B">
        <w:rPr>
          <w:rFonts w:ascii="Carlsberg Sans Light" w:hAnsi="Carlsberg Sans Light"/>
          <w:bCs/>
          <w:sz w:val="20"/>
          <w:szCs w:val="20"/>
          <w:lang w:val="uk-UA"/>
        </w:rPr>
        <w:t xml:space="preserve"> </w:t>
      </w:r>
      <w:r w:rsidR="006D6688" w:rsidRPr="006D6688">
        <w:rPr>
          <w:rFonts w:ascii="Carlsberg Sans Light" w:hAnsi="Carlsberg Sans Light"/>
          <w:bCs/>
          <w:sz w:val="20"/>
          <w:szCs w:val="20"/>
          <w:lang w:val="uk-UA"/>
        </w:rPr>
        <w:t>-</w:t>
      </w:r>
      <w:r w:rsidR="0071057B">
        <w:rPr>
          <w:rFonts w:ascii="Carlsberg Sans Light" w:hAnsi="Carlsberg Sans Light"/>
          <w:bCs/>
          <w:sz w:val="20"/>
          <w:szCs w:val="20"/>
          <w:lang w:val="uk-UA"/>
        </w:rPr>
        <w:t xml:space="preserve"> </w:t>
      </w:r>
      <w:r w:rsidR="00A144A3">
        <w:rPr>
          <w:rFonts w:ascii="Carlsberg Sans Light" w:hAnsi="Carlsberg Sans Light"/>
          <w:bCs/>
          <w:sz w:val="20"/>
          <w:szCs w:val="20"/>
          <w:lang w:val="uk-UA"/>
        </w:rPr>
        <w:t>30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A144A3">
        <w:rPr>
          <w:rFonts w:ascii="Carlsberg Sans Light" w:hAnsi="Carlsberg Sans Light"/>
          <w:sz w:val="20"/>
          <w:szCs w:val="20"/>
          <w:lang w:val="uk-UA"/>
        </w:rPr>
        <w:t>листопада</w:t>
      </w:r>
      <w:r w:rsidR="00820EA6">
        <w:rPr>
          <w:rFonts w:ascii="Carlsberg Sans Light" w:hAnsi="Carlsberg Sans Light"/>
          <w:sz w:val="20"/>
          <w:szCs w:val="20"/>
          <w:lang w:val="uk-UA"/>
        </w:rPr>
        <w:t xml:space="preserve"> </w:t>
      </w:r>
    </w:p>
    <w:p w14:paraId="1F58C8C0" w14:textId="3FFE05DE" w:rsidR="00D36000" w:rsidRDefault="00D3600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Підготовка </w:t>
      </w:r>
      <w:r w:rsidR="004D0F79">
        <w:rPr>
          <w:rFonts w:ascii="Carlsberg Sans Light" w:hAnsi="Carlsberg Sans Light"/>
          <w:sz w:val="20"/>
          <w:szCs w:val="20"/>
          <w:lang w:val="uk-UA"/>
        </w:rPr>
        <w:t xml:space="preserve">пропозицій від </w:t>
      </w:r>
      <w:r w:rsidR="00312BC8">
        <w:rPr>
          <w:rFonts w:ascii="Carlsberg Sans Light" w:hAnsi="Carlsberg Sans Light"/>
          <w:sz w:val="20"/>
          <w:szCs w:val="20"/>
          <w:lang w:val="uk-UA"/>
        </w:rPr>
        <w:t>Агенцій</w:t>
      </w:r>
    </w:p>
    <w:p w14:paraId="1BAD415D" w14:textId="791B467A" w:rsidR="00820EA6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Н</w:t>
      </w:r>
      <w:r w:rsidR="00127199">
        <w:rPr>
          <w:rFonts w:ascii="Carlsberg Sans Light" w:hAnsi="Carlsberg Sans Light"/>
          <w:sz w:val="20"/>
          <w:szCs w:val="20"/>
          <w:lang w:val="uk-UA"/>
        </w:rPr>
        <w:t xml:space="preserve">адання цінової </w:t>
      </w:r>
      <w:r>
        <w:rPr>
          <w:rFonts w:ascii="Carlsberg Sans Light" w:hAnsi="Carlsberg Sans Light"/>
          <w:sz w:val="20"/>
          <w:szCs w:val="20"/>
          <w:lang w:val="uk-UA"/>
        </w:rPr>
        <w:t>пропозиції</w:t>
      </w:r>
      <w:r w:rsidR="000E0796">
        <w:rPr>
          <w:rFonts w:ascii="Carlsberg Sans Light" w:hAnsi="Carlsberg Sans Light"/>
          <w:sz w:val="20"/>
          <w:szCs w:val="20"/>
          <w:lang w:val="uk-UA"/>
        </w:rPr>
        <w:t>:</w:t>
      </w:r>
      <w:r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312BC8">
        <w:rPr>
          <w:rFonts w:ascii="Carlsberg Sans Light" w:hAnsi="Carlsberg Sans Light"/>
          <w:sz w:val="20"/>
          <w:szCs w:val="20"/>
          <w:lang w:val="uk-UA"/>
        </w:rPr>
        <w:t xml:space="preserve">до </w:t>
      </w:r>
      <w:r w:rsidR="00EC06A1">
        <w:rPr>
          <w:rFonts w:ascii="Carlsberg Sans Light" w:hAnsi="Carlsberg Sans Light"/>
          <w:sz w:val="20"/>
          <w:szCs w:val="20"/>
          <w:lang w:val="uk-UA"/>
        </w:rPr>
        <w:t>8</w:t>
      </w:r>
      <w:r w:rsidR="00312BC8">
        <w:rPr>
          <w:rFonts w:ascii="Carlsberg Sans Light" w:hAnsi="Carlsberg Sans Light"/>
          <w:sz w:val="20"/>
          <w:szCs w:val="20"/>
          <w:lang w:val="uk-UA"/>
        </w:rPr>
        <w:t>-го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EC06A1">
        <w:rPr>
          <w:rFonts w:ascii="Carlsberg Sans Light" w:hAnsi="Carlsberg Sans Light"/>
          <w:sz w:val="20"/>
          <w:szCs w:val="20"/>
          <w:lang w:val="uk-UA"/>
        </w:rPr>
        <w:t>листопада</w:t>
      </w:r>
    </w:p>
    <w:p w14:paraId="0A307793" w14:textId="60E7F882" w:rsidR="00EC4FD2" w:rsidRDefault="000E079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Виконання творч</w:t>
      </w:r>
      <w:r w:rsidR="00A87148">
        <w:rPr>
          <w:rFonts w:ascii="Carlsberg Sans Light" w:hAnsi="Carlsberg Sans Light"/>
          <w:sz w:val="20"/>
          <w:szCs w:val="20"/>
          <w:lang w:val="uk-UA"/>
        </w:rPr>
        <w:t>ого</w:t>
      </w:r>
      <w:r>
        <w:rPr>
          <w:rFonts w:ascii="Carlsberg Sans Light" w:hAnsi="Carlsberg Sans Light"/>
          <w:sz w:val="20"/>
          <w:szCs w:val="20"/>
          <w:lang w:val="uk-UA"/>
        </w:rPr>
        <w:t xml:space="preserve"> завданн</w:t>
      </w:r>
      <w:r w:rsidR="00A87148">
        <w:rPr>
          <w:rFonts w:ascii="Carlsberg Sans Light" w:hAnsi="Carlsberg Sans Light"/>
          <w:sz w:val="20"/>
          <w:szCs w:val="20"/>
          <w:lang w:val="uk-UA"/>
        </w:rPr>
        <w:t>я</w:t>
      </w:r>
      <w:r>
        <w:rPr>
          <w:rFonts w:ascii="Carlsberg Sans Light" w:hAnsi="Carlsberg Sans Light"/>
          <w:sz w:val="20"/>
          <w:szCs w:val="20"/>
          <w:lang w:val="uk-UA"/>
        </w:rPr>
        <w:t>: до 19-го листопада</w:t>
      </w:r>
    </w:p>
    <w:p w14:paraId="1BD13066" w14:textId="266BC01E" w:rsidR="00A144A3" w:rsidRDefault="00A144A3" w:rsidP="00A144A3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Презентація </w:t>
      </w:r>
      <w:r w:rsidR="00CF2D1E">
        <w:rPr>
          <w:rFonts w:ascii="Carlsberg Sans Light" w:hAnsi="Carlsberg Sans Light"/>
          <w:sz w:val="20"/>
          <w:szCs w:val="20"/>
          <w:lang w:val="uk-UA"/>
        </w:rPr>
        <w:t>творч</w:t>
      </w:r>
      <w:r w:rsidR="00A87148">
        <w:rPr>
          <w:rFonts w:ascii="Carlsberg Sans Light" w:hAnsi="Carlsberg Sans Light"/>
          <w:sz w:val="20"/>
          <w:szCs w:val="20"/>
          <w:lang w:val="uk-UA"/>
        </w:rPr>
        <w:t xml:space="preserve">их </w:t>
      </w:r>
      <w:r w:rsidR="00CF2D1E">
        <w:rPr>
          <w:rFonts w:ascii="Carlsberg Sans Light" w:hAnsi="Carlsberg Sans Light"/>
          <w:sz w:val="20"/>
          <w:szCs w:val="20"/>
          <w:lang w:val="uk-UA"/>
        </w:rPr>
        <w:t>завдань:</w:t>
      </w:r>
      <w:r>
        <w:rPr>
          <w:rFonts w:ascii="Carlsberg Sans Light" w:hAnsi="Carlsberg Sans Light"/>
          <w:sz w:val="20"/>
          <w:szCs w:val="20"/>
          <w:lang w:val="uk-UA"/>
        </w:rPr>
        <w:t xml:space="preserve"> 22-30 листопада</w:t>
      </w:r>
    </w:p>
    <w:p w14:paraId="60B16054" w14:textId="77777777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0FC964AA" w14:textId="77777777"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1A118C">
        <w:rPr>
          <w:rFonts w:ascii="Carlsberg Sans Light" w:hAnsi="Carlsberg Sans Light"/>
          <w:b/>
          <w:sz w:val="20"/>
          <w:szCs w:val="20"/>
          <w:lang w:val="uk-UA"/>
        </w:rPr>
        <w:t>Критерії оцінки</w:t>
      </w:r>
    </w:p>
    <w:p w14:paraId="3C2781AF" w14:textId="6F139C82" w:rsidR="00820EA6" w:rsidRDefault="008E25BE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О</w:t>
      </w:r>
      <w:r w:rsidR="00820EA6">
        <w:rPr>
          <w:rFonts w:ascii="Carlsberg Sans Light" w:hAnsi="Carlsberg Sans Light"/>
          <w:sz w:val="20"/>
          <w:szCs w:val="20"/>
          <w:lang w:val="uk-UA"/>
        </w:rPr>
        <w:t>ціню</w:t>
      </w:r>
      <w:r>
        <w:rPr>
          <w:rFonts w:ascii="Carlsberg Sans Light" w:hAnsi="Carlsberg Sans Light"/>
          <w:sz w:val="20"/>
          <w:szCs w:val="20"/>
          <w:lang w:val="uk-UA"/>
        </w:rPr>
        <w:t>ються</w:t>
      </w:r>
      <w:r w:rsidR="00820EA6">
        <w:rPr>
          <w:rFonts w:ascii="Carlsberg Sans Light" w:hAnsi="Carlsberg Sans Light"/>
          <w:sz w:val="20"/>
          <w:szCs w:val="20"/>
          <w:lang w:val="uk-UA"/>
        </w:rPr>
        <w:t xml:space="preserve"> креативна</w:t>
      </w:r>
      <w:r w:rsidR="00243368">
        <w:rPr>
          <w:rFonts w:ascii="Carlsberg Sans Light" w:hAnsi="Carlsberg Sans Light"/>
          <w:sz w:val="20"/>
          <w:szCs w:val="20"/>
          <w:lang w:val="uk-UA"/>
        </w:rPr>
        <w:t xml:space="preserve"> та фінансова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пропозиції</w:t>
      </w:r>
      <w:r w:rsidR="006979CF">
        <w:rPr>
          <w:rFonts w:ascii="Carlsberg Sans Light" w:hAnsi="Carlsberg Sans Light"/>
          <w:sz w:val="20"/>
          <w:szCs w:val="20"/>
          <w:lang w:val="uk-UA"/>
        </w:rPr>
        <w:t xml:space="preserve"> у</w:t>
      </w:r>
      <w:r w:rsidR="00243368">
        <w:rPr>
          <w:rFonts w:ascii="Carlsberg Sans Light" w:hAnsi="Carlsberg Sans Light"/>
          <w:sz w:val="20"/>
          <w:szCs w:val="20"/>
          <w:lang w:val="uk-UA"/>
        </w:rPr>
        <w:t xml:space="preserve"> співвідношенні 50/50. </w:t>
      </w:r>
    </w:p>
    <w:p w14:paraId="52A6EBB1" w14:textId="5EC6A948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Оцінювання проводи</w:t>
      </w:r>
      <w:r w:rsidR="0045776C">
        <w:rPr>
          <w:rFonts w:ascii="Carlsberg Sans Light" w:hAnsi="Carlsberg Sans Light"/>
          <w:sz w:val="20"/>
          <w:szCs w:val="20"/>
          <w:lang w:val="uk-UA"/>
        </w:rPr>
        <w:t>тиме</w:t>
      </w:r>
      <w:r>
        <w:rPr>
          <w:rFonts w:ascii="Carlsberg Sans Light" w:hAnsi="Carlsberg Sans Light"/>
          <w:sz w:val="20"/>
          <w:szCs w:val="20"/>
          <w:lang w:val="uk-UA"/>
        </w:rPr>
        <w:t xml:space="preserve">ться усіма бренд командами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45776C">
        <w:rPr>
          <w:rFonts w:ascii="Carlsberg Sans Light" w:hAnsi="Carlsberg Sans Light"/>
          <w:sz w:val="20"/>
          <w:szCs w:val="20"/>
          <w:lang w:val="uk-UA"/>
        </w:rPr>
        <w:t>Україна та медіа командою</w:t>
      </w:r>
      <w:r>
        <w:rPr>
          <w:rFonts w:ascii="Carlsberg Sans Light" w:hAnsi="Carlsberg Sans Light"/>
          <w:sz w:val="20"/>
          <w:szCs w:val="20"/>
          <w:lang w:val="uk-UA"/>
        </w:rPr>
        <w:t>. Кожна бренд команда має м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ожливість вибрати </w:t>
      </w:r>
      <w:r w:rsidR="002322C2">
        <w:rPr>
          <w:rFonts w:ascii="Carlsberg Sans Light" w:hAnsi="Carlsberg Sans Light"/>
          <w:sz w:val="20"/>
          <w:szCs w:val="20"/>
          <w:lang w:val="uk-UA"/>
        </w:rPr>
        <w:t>А</w:t>
      </w:r>
      <w:r w:rsidR="0045776C">
        <w:rPr>
          <w:rFonts w:ascii="Carlsberg Sans Light" w:hAnsi="Carlsberg Sans Light"/>
          <w:sz w:val="20"/>
          <w:szCs w:val="20"/>
          <w:lang w:val="uk-UA"/>
        </w:rPr>
        <w:t>генцію, що на її думку</w:t>
      </w:r>
      <w:r>
        <w:rPr>
          <w:rFonts w:ascii="Carlsberg Sans Light" w:hAnsi="Carlsberg Sans Light"/>
          <w:sz w:val="20"/>
          <w:szCs w:val="20"/>
          <w:lang w:val="uk-UA"/>
        </w:rPr>
        <w:t xml:space="preserve"> максимально відповідає потребам бренду.</w:t>
      </w:r>
    </w:p>
    <w:p w14:paraId="68ACCC53" w14:textId="2485C7BB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Розподіл обсягів робіт між брендами відбудеться за результатами голосування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бренд команд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14:paraId="3B4C1592" w14:textId="7E3CCDED" w:rsidR="003308A1" w:rsidRDefault="003308A1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82782FD" w14:textId="77777777" w:rsidR="00820EA6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2ED900E6" w14:textId="77777777"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1A118C">
        <w:rPr>
          <w:rFonts w:ascii="Carlsberg Sans Light" w:hAnsi="Carlsberg Sans Light"/>
          <w:b/>
          <w:sz w:val="20"/>
          <w:szCs w:val="20"/>
          <w:lang w:val="uk-UA"/>
        </w:rPr>
        <w:t>Вимоги до презентації.</w:t>
      </w:r>
    </w:p>
    <w:p w14:paraId="56043AFD" w14:textId="1F52B18B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Презентація відбуватиметься </w:t>
      </w:r>
      <w:r w:rsidR="00791168">
        <w:rPr>
          <w:rFonts w:ascii="Carlsberg Sans Light" w:hAnsi="Carlsberg Sans Light"/>
          <w:sz w:val="20"/>
          <w:szCs w:val="20"/>
          <w:lang w:val="uk-UA"/>
        </w:rPr>
        <w:t>у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 форматі онлайн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14:paraId="7B57E807" w14:textId="66F05312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На презентацію відводиться 2 години. Просимо сконцентруватися на тендерному завданні, ми попередньо ознайоми</w:t>
      </w:r>
      <w:r w:rsidR="006D6688">
        <w:rPr>
          <w:rFonts w:ascii="Carlsberg Sans Light" w:hAnsi="Carlsberg Sans Light"/>
          <w:sz w:val="20"/>
          <w:szCs w:val="20"/>
          <w:lang w:val="uk-UA"/>
        </w:rPr>
        <w:t>мо</w:t>
      </w:r>
      <w:r>
        <w:rPr>
          <w:rFonts w:ascii="Carlsberg Sans Light" w:hAnsi="Carlsberg Sans Light"/>
          <w:sz w:val="20"/>
          <w:szCs w:val="20"/>
          <w:lang w:val="uk-UA"/>
        </w:rPr>
        <w:t xml:space="preserve">ся з презентаціями </w:t>
      </w:r>
      <w:r w:rsidR="00BB5813">
        <w:rPr>
          <w:rFonts w:ascii="Carlsberg Sans Light" w:hAnsi="Carlsberg Sans Light"/>
          <w:sz w:val="20"/>
          <w:szCs w:val="20"/>
          <w:lang w:val="uk-UA"/>
        </w:rPr>
        <w:t>А</w:t>
      </w:r>
      <w:r>
        <w:rPr>
          <w:rFonts w:ascii="Carlsberg Sans Light" w:hAnsi="Carlsberg Sans Light"/>
          <w:sz w:val="20"/>
          <w:szCs w:val="20"/>
          <w:lang w:val="uk-UA"/>
        </w:rPr>
        <w:t>генцій.</w:t>
      </w:r>
    </w:p>
    <w:p w14:paraId="766D58DD" w14:textId="1A3E16ED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Просимо щоб над пропозицією працювала команда, що в подальшому буде обслуговувати наші бренди у разі виграшу.</w:t>
      </w:r>
      <w:r w:rsidR="00E16C72">
        <w:rPr>
          <w:rFonts w:ascii="Carlsberg Sans Light" w:hAnsi="Carlsberg Sans Light"/>
          <w:sz w:val="20"/>
          <w:szCs w:val="20"/>
          <w:lang w:val="uk-UA"/>
        </w:rPr>
        <w:t xml:space="preserve"> Презентацію просимо провести команду, що в подальшому буде працювати з нашими брендами. </w:t>
      </w:r>
    </w:p>
    <w:p w14:paraId="5B0252A5" w14:textId="32F100B6" w:rsidR="006D6688" w:rsidRDefault="006D668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В презентацію необхідно включити структуру запропонованої команди</w:t>
      </w:r>
      <w:r w:rsidR="00C402F3">
        <w:rPr>
          <w:rFonts w:ascii="Carlsberg Sans Light" w:hAnsi="Carlsberg Sans Light"/>
          <w:sz w:val="20"/>
          <w:szCs w:val="20"/>
          <w:lang w:val="uk-UA"/>
        </w:rPr>
        <w:t>.</w:t>
      </w:r>
    </w:p>
    <w:p w14:paraId="5BF70E18" w14:textId="77777777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2FE499A5" w14:textId="7F0AECC7" w:rsidR="00127199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За підсумками третього</w:t>
      </w:r>
      <w:r w:rsidRPr="00820EA6">
        <w:rPr>
          <w:rFonts w:ascii="Carlsberg Sans Light" w:hAnsi="Carlsberg Sans Light"/>
          <w:sz w:val="20"/>
          <w:szCs w:val="20"/>
          <w:lang w:val="uk-UA"/>
        </w:rPr>
        <w:t xml:space="preserve"> етапу буде здійснено вибір</w:t>
      </w:r>
      <w:r w:rsidRPr="00C402F3">
        <w:rPr>
          <w:rFonts w:ascii="Carlsberg Sans Light" w:hAnsi="Carlsberg Sans Light"/>
          <w:sz w:val="20"/>
          <w:szCs w:val="20"/>
          <w:lang w:val="uk-UA"/>
        </w:rPr>
        <w:t xml:space="preserve"> переможців.</w:t>
      </w:r>
    </w:p>
    <w:p w14:paraId="0FEF6606" w14:textId="6E29AAF3" w:rsidR="006D6688" w:rsidRDefault="006D668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F902403" w14:textId="30B75391" w:rsidR="006D6688" w:rsidRDefault="006D668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Хочемо зауважити, що</w:t>
      </w:r>
      <w:r w:rsidR="00791168">
        <w:rPr>
          <w:rFonts w:ascii="Carlsberg Sans Light" w:hAnsi="Carlsberg Sans Light"/>
          <w:sz w:val="20"/>
          <w:szCs w:val="20"/>
          <w:lang w:val="uk-UA"/>
        </w:rPr>
        <w:t>,</w:t>
      </w:r>
      <w:r>
        <w:rPr>
          <w:rFonts w:ascii="Carlsberg Sans Light" w:hAnsi="Carlsberg Sans Light"/>
          <w:sz w:val="20"/>
          <w:szCs w:val="20"/>
          <w:lang w:val="uk-UA"/>
        </w:rPr>
        <w:t xml:space="preserve"> незважаючи на те, що в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брифі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будуть завдання по двом брендам, </w:t>
      </w:r>
      <w:r w:rsidR="00373510">
        <w:rPr>
          <w:rFonts w:ascii="Carlsberg Sans Light" w:hAnsi="Carlsberg Sans Light"/>
          <w:sz w:val="20"/>
          <w:szCs w:val="20"/>
          <w:lang w:val="uk-UA"/>
        </w:rPr>
        <w:t>за</w:t>
      </w:r>
      <w:r>
        <w:rPr>
          <w:rFonts w:ascii="Carlsberg Sans Light" w:hAnsi="Carlsberg Sans Light"/>
          <w:sz w:val="20"/>
          <w:szCs w:val="20"/>
          <w:lang w:val="uk-UA"/>
        </w:rPr>
        <w:t xml:space="preserve"> результатам</w:t>
      </w:r>
      <w:r w:rsidR="00373510">
        <w:rPr>
          <w:rFonts w:ascii="Carlsberg Sans Light" w:hAnsi="Carlsberg Sans Light"/>
          <w:sz w:val="20"/>
          <w:szCs w:val="20"/>
          <w:lang w:val="uk-UA"/>
        </w:rPr>
        <w:t>и</w:t>
      </w:r>
      <w:r>
        <w:rPr>
          <w:rFonts w:ascii="Carlsberg Sans Light" w:hAnsi="Carlsberg Sans Light"/>
          <w:sz w:val="20"/>
          <w:szCs w:val="20"/>
          <w:lang w:val="uk-UA"/>
        </w:rPr>
        <w:t xml:space="preserve"> тендеру ми розділимо весь портфель брендів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Україна між переможцями.</w:t>
      </w:r>
    </w:p>
    <w:p w14:paraId="6FE70A22" w14:textId="77777777" w:rsidR="00820EA6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0D7CA73A" w14:textId="294EC1B8" w:rsid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820EA6">
        <w:rPr>
          <w:rFonts w:ascii="Carlsberg Sans Light" w:hAnsi="Carlsberg Sans Light"/>
          <w:b/>
          <w:sz w:val="20"/>
          <w:szCs w:val="20"/>
          <w:lang w:val="uk-UA"/>
        </w:rPr>
        <w:t>Термін співпраці: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</w:t>
      </w:r>
    </w:p>
    <w:p w14:paraId="4D6A7048" w14:textId="6BC6655A" w:rsidR="00514E04" w:rsidRDefault="00514E04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3C2AD7">
        <w:rPr>
          <w:rFonts w:ascii="Carlsberg Sans Light" w:hAnsi="Carlsberg Sans Light"/>
          <w:sz w:val="20"/>
          <w:szCs w:val="20"/>
          <w:lang w:val="uk-UA"/>
        </w:rPr>
        <w:t>Щорічн</w:t>
      </w:r>
      <w:r w:rsidR="005C78DC" w:rsidRPr="003C2AD7">
        <w:rPr>
          <w:rFonts w:ascii="Carlsberg Sans Light" w:hAnsi="Carlsberg Sans Light"/>
          <w:sz w:val="20"/>
          <w:szCs w:val="20"/>
          <w:lang w:val="uk-UA"/>
        </w:rPr>
        <w:t>а</w:t>
      </w:r>
      <w:r w:rsidRPr="003C2AD7">
        <w:rPr>
          <w:rFonts w:ascii="Carlsberg Sans Light" w:hAnsi="Carlsberg Sans Light"/>
          <w:sz w:val="20"/>
          <w:szCs w:val="20"/>
          <w:lang w:val="uk-UA"/>
        </w:rPr>
        <w:t xml:space="preserve"> атестація</w:t>
      </w:r>
      <w:r w:rsidR="005C78DC" w:rsidRPr="003C2AD7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3C2AD7">
        <w:rPr>
          <w:rFonts w:ascii="Carlsberg Sans Light" w:hAnsi="Carlsberg Sans Light"/>
          <w:sz w:val="20"/>
          <w:szCs w:val="20"/>
          <w:lang w:val="uk-UA"/>
        </w:rPr>
        <w:t>А</w:t>
      </w:r>
      <w:r w:rsidR="005C78DC" w:rsidRPr="003C2AD7">
        <w:rPr>
          <w:rFonts w:ascii="Carlsberg Sans Light" w:hAnsi="Carlsberg Sans Light"/>
          <w:sz w:val="20"/>
          <w:szCs w:val="20"/>
          <w:lang w:val="uk-UA"/>
        </w:rPr>
        <w:t>генцій, за результатами якої, в разі</w:t>
      </w:r>
      <w:r w:rsidRPr="003C2AD7">
        <w:rPr>
          <w:rFonts w:ascii="Carlsberg Sans Light" w:hAnsi="Carlsberg Sans Light"/>
          <w:sz w:val="20"/>
          <w:szCs w:val="20"/>
          <w:lang w:val="uk-UA"/>
        </w:rPr>
        <w:t xml:space="preserve"> незадовільної роботи </w:t>
      </w:r>
      <w:r w:rsidR="005C78DC" w:rsidRPr="003C2AD7">
        <w:rPr>
          <w:rFonts w:ascii="Carlsberg Sans Light" w:hAnsi="Carlsberg Sans Light"/>
          <w:sz w:val="20"/>
          <w:szCs w:val="20"/>
          <w:lang w:val="uk-UA"/>
        </w:rPr>
        <w:t>парт</w:t>
      </w:r>
      <w:r w:rsidR="00C8560F" w:rsidRPr="003C2AD7">
        <w:rPr>
          <w:rFonts w:ascii="Carlsberg Sans Light" w:hAnsi="Carlsberg Sans Light"/>
          <w:sz w:val="20"/>
          <w:szCs w:val="20"/>
          <w:lang w:val="uk-UA"/>
        </w:rPr>
        <w:t>нерів</w:t>
      </w:r>
      <w:r w:rsidRPr="003C2AD7">
        <w:rPr>
          <w:rFonts w:ascii="Carlsberg Sans Light" w:hAnsi="Carlsberg Sans Light"/>
          <w:sz w:val="20"/>
          <w:szCs w:val="20"/>
          <w:lang w:val="uk-UA"/>
        </w:rPr>
        <w:t xml:space="preserve">, термін співпраці може бути </w:t>
      </w:r>
      <w:proofErr w:type="spellStart"/>
      <w:r w:rsidRPr="003C2AD7">
        <w:rPr>
          <w:rFonts w:ascii="Carlsberg Sans Light" w:hAnsi="Carlsberg Sans Light"/>
          <w:sz w:val="20"/>
          <w:szCs w:val="20"/>
          <w:lang w:val="uk-UA"/>
        </w:rPr>
        <w:t>переглянуто</w:t>
      </w:r>
      <w:proofErr w:type="spellEnd"/>
      <w:r w:rsidRPr="003C2AD7">
        <w:rPr>
          <w:rFonts w:ascii="Carlsberg Sans Light" w:hAnsi="Carlsberg Sans Light"/>
          <w:sz w:val="20"/>
          <w:szCs w:val="20"/>
          <w:lang w:val="uk-UA"/>
        </w:rPr>
        <w:t>.</w:t>
      </w:r>
    </w:p>
    <w:p w14:paraId="7DBBE9F2" w14:textId="3608442A" w:rsidR="00373510" w:rsidRPr="00A27BFF" w:rsidRDefault="0037351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Максимальний строк роботи без проведення тендеру </w:t>
      </w:r>
      <w:r w:rsidR="00C8560F">
        <w:rPr>
          <w:rFonts w:ascii="Carlsberg Sans Light" w:hAnsi="Carlsberg Sans Light"/>
          <w:sz w:val="20"/>
          <w:szCs w:val="20"/>
          <w:lang w:val="uk-UA"/>
        </w:rPr>
        <w:t xml:space="preserve">- </w:t>
      </w:r>
      <w:r w:rsidR="00514E04">
        <w:rPr>
          <w:rFonts w:ascii="Carlsberg Sans Light" w:hAnsi="Carlsberg Sans Light"/>
          <w:sz w:val="20"/>
          <w:szCs w:val="20"/>
          <w:lang w:val="uk-UA"/>
        </w:rPr>
        <w:t>2</w:t>
      </w:r>
      <w:r>
        <w:rPr>
          <w:rFonts w:ascii="Carlsberg Sans Light" w:hAnsi="Carlsberg Sans Light"/>
          <w:sz w:val="20"/>
          <w:szCs w:val="20"/>
          <w:lang w:val="uk-UA"/>
        </w:rPr>
        <w:t xml:space="preserve"> роки.</w:t>
      </w:r>
    </w:p>
    <w:p w14:paraId="02280CB4" w14:textId="786B57A5" w:rsidR="00A27BFF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Початок співпраці - </w:t>
      </w:r>
      <w:r w:rsidR="00514E04">
        <w:rPr>
          <w:rFonts w:ascii="Carlsberg Sans Light" w:hAnsi="Carlsberg Sans Light"/>
          <w:sz w:val="20"/>
          <w:szCs w:val="20"/>
          <w:lang w:val="uk-UA"/>
        </w:rPr>
        <w:t>квітень</w:t>
      </w:r>
      <w:r w:rsidR="00A27BFF" w:rsidRPr="00A27BFF">
        <w:rPr>
          <w:rFonts w:ascii="Carlsberg Sans Light" w:hAnsi="Carlsberg Sans Light"/>
          <w:sz w:val="20"/>
          <w:szCs w:val="20"/>
          <w:lang w:val="uk-UA"/>
        </w:rPr>
        <w:t xml:space="preserve"> 202</w:t>
      </w:r>
      <w:r w:rsidR="00514E04">
        <w:rPr>
          <w:rFonts w:ascii="Carlsberg Sans Light" w:hAnsi="Carlsberg Sans Light"/>
          <w:sz w:val="20"/>
          <w:szCs w:val="20"/>
          <w:lang w:val="uk-UA"/>
        </w:rPr>
        <w:t>2</w:t>
      </w:r>
      <w:r w:rsidR="00A27BFF" w:rsidRPr="00A27BFF">
        <w:rPr>
          <w:rFonts w:ascii="Carlsberg Sans Light" w:hAnsi="Carlsberg Sans Light"/>
          <w:sz w:val="20"/>
          <w:szCs w:val="20"/>
          <w:lang w:val="uk-UA"/>
        </w:rPr>
        <w:t>р.</w:t>
      </w:r>
    </w:p>
    <w:p w14:paraId="557C0472" w14:textId="77777777" w:rsidR="0045776C" w:rsidRDefault="0045776C" w:rsidP="0045776C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</w:p>
    <w:p w14:paraId="11C365F5" w14:textId="2979B0E0" w:rsidR="0045776C" w:rsidRPr="00A27BFF" w:rsidRDefault="0045776C" w:rsidP="0045776C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820EA6">
        <w:rPr>
          <w:rFonts w:ascii="Carlsberg Sans Light" w:hAnsi="Carlsberg Sans Light"/>
          <w:b/>
          <w:sz w:val="20"/>
          <w:szCs w:val="20"/>
          <w:lang w:val="uk-UA"/>
        </w:rPr>
        <w:t>Плановий термін завершення тендерного процесу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у вигляді прийняття остаточного рі</w:t>
      </w:r>
      <w:r>
        <w:rPr>
          <w:rFonts w:ascii="Carlsberg Sans Light" w:hAnsi="Carlsberg Sans Light"/>
          <w:sz w:val="20"/>
          <w:szCs w:val="20"/>
          <w:lang w:val="uk-UA"/>
        </w:rPr>
        <w:t xml:space="preserve">шення тендерною комісією - до </w:t>
      </w:r>
      <w:r w:rsidR="00D46F5A">
        <w:rPr>
          <w:rFonts w:ascii="Carlsberg Sans Light" w:hAnsi="Carlsberg Sans Light"/>
          <w:sz w:val="20"/>
          <w:szCs w:val="20"/>
          <w:lang w:val="uk-UA"/>
        </w:rPr>
        <w:t>31 січня</w:t>
      </w:r>
      <w:r>
        <w:rPr>
          <w:rFonts w:ascii="Carlsberg Sans Light" w:hAnsi="Carlsberg Sans Light"/>
          <w:sz w:val="20"/>
          <w:szCs w:val="20"/>
          <w:lang w:val="uk-UA"/>
        </w:rPr>
        <w:t xml:space="preserve"> 202</w:t>
      </w:r>
      <w:r w:rsidR="00D46F5A">
        <w:rPr>
          <w:rFonts w:ascii="Carlsberg Sans Light" w:hAnsi="Carlsberg Sans Light"/>
          <w:sz w:val="20"/>
          <w:szCs w:val="20"/>
          <w:lang w:val="uk-UA"/>
        </w:rPr>
        <w:t>2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р.</w:t>
      </w:r>
    </w:p>
    <w:p w14:paraId="102B18A3" w14:textId="77777777" w:rsid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605CD445" w14:textId="77777777" w:rsidR="00243368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6448379A" w14:textId="185A0B2D" w:rsidR="00A27BFF" w:rsidRPr="00243368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u w:val="single"/>
          <w:lang w:val="uk-UA"/>
        </w:rPr>
      </w:pPr>
      <w:r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>Якщо ви хочете взяти участь в цьому Тендері, будь</w:t>
      </w:r>
      <w:r w:rsidR="00C93B4B">
        <w:rPr>
          <w:rFonts w:ascii="Carlsberg Sans Light" w:hAnsi="Carlsberg Sans Light"/>
          <w:b/>
          <w:sz w:val="20"/>
          <w:szCs w:val="20"/>
          <w:u w:val="single"/>
          <w:lang w:val="uk-UA"/>
        </w:rPr>
        <w:t>-</w:t>
      </w:r>
      <w:r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>ла</w:t>
      </w:r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ска, </w:t>
      </w:r>
      <w:proofErr w:type="spellStart"/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>надішліть</w:t>
      </w:r>
      <w:proofErr w:type="spellEnd"/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не пізніше</w:t>
      </w:r>
      <w:r w:rsidR="00E5794A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</w:t>
      </w:r>
      <w:r w:rsidR="00D26610">
        <w:rPr>
          <w:rFonts w:ascii="Carlsberg Sans Light" w:hAnsi="Carlsberg Sans Light"/>
          <w:b/>
          <w:sz w:val="20"/>
          <w:szCs w:val="20"/>
          <w:u w:val="single"/>
          <w:lang w:val="uk-UA"/>
        </w:rPr>
        <w:t>18 жовтня</w:t>
      </w:r>
      <w:r w:rsidR="00243368"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202</w:t>
      </w:r>
      <w:r w:rsidR="00D26610">
        <w:rPr>
          <w:rFonts w:ascii="Carlsberg Sans Light" w:hAnsi="Carlsberg Sans Light"/>
          <w:b/>
          <w:sz w:val="20"/>
          <w:szCs w:val="20"/>
          <w:u w:val="single"/>
          <w:lang w:val="uk-UA"/>
        </w:rPr>
        <w:t>1</w:t>
      </w:r>
      <w:r w:rsidR="00243368"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року</w:t>
      </w:r>
      <w:r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>:</w:t>
      </w:r>
    </w:p>
    <w:p w14:paraId="4189F54C" w14:textId="6980E5A5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1. Підтвердження участі в тендері</w:t>
      </w:r>
      <w:r w:rsidR="00F05399">
        <w:rPr>
          <w:rFonts w:ascii="Carlsberg Sans Light" w:hAnsi="Carlsberg Sans Light"/>
          <w:sz w:val="20"/>
          <w:szCs w:val="20"/>
          <w:lang w:val="uk-UA"/>
        </w:rPr>
        <w:t>.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F05399">
        <w:rPr>
          <w:rFonts w:ascii="Carlsberg Sans Light" w:hAnsi="Carlsberg Sans Light"/>
          <w:sz w:val="20"/>
          <w:szCs w:val="20"/>
          <w:lang w:val="uk-UA"/>
        </w:rPr>
        <w:t>Ф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ормат </w:t>
      </w:r>
      <w:r w:rsidR="00F05399">
        <w:rPr>
          <w:rFonts w:ascii="Carlsberg Sans Light" w:hAnsi="Carlsberg Sans Light"/>
          <w:sz w:val="20"/>
          <w:szCs w:val="20"/>
          <w:lang w:val="uk-UA"/>
        </w:rPr>
        <w:t xml:space="preserve">- </w:t>
      </w:r>
      <w:r w:rsidR="0045776C">
        <w:rPr>
          <w:rFonts w:ascii="Carlsberg Sans Light" w:hAnsi="Carlsberg Sans Light"/>
          <w:sz w:val="20"/>
          <w:szCs w:val="20"/>
          <w:lang w:val="uk-UA"/>
        </w:rPr>
        <w:t>електронний лист</w:t>
      </w:r>
    </w:p>
    <w:p w14:paraId="64944318" w14:textId="2E18B15F" w:rsidR="00A27BFF" w:rsidRPr="004E64CB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2.</w:t>
      </w:r>
      <w:r w:rsidR="00F05399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Pr="00FB38C7">
        <w:rPr>
          <w:rFonts w:ascii="Carlsberg Sans Light" w:hAnsi="Carlsberg Sans Light"/>
          <w:sz w:val="20"/>
          <w:szCs w:val="20"/>
          <w:lang w:val="uk-UA"/>
        </w:rPr>
        <w:t>Підтвердження, що ви не працюєте з брендами категорі</w:t>
      </w:r>
      <w:r w:rsidR="00FB38C7" w:rsidRPr="00FB38C7">
        <w:rPr>
          <w:rFonts w:ascii="Carlsberg Sans Light" w:hAnsi="Carlsberg Sans Light"/>
          <w:sz w:val="20"/>
          <w:szCs w:val="20"/>
          <w:lang w:val="uk-UA"/>
        </w:rPr>
        <w:t>й: пиво,</w:t>
      </w:r>
      <w:r w:rsidRPr="00FB38C7">
        <w:rPr>
          <w:rFonts w:ascii="Carlsberg Sans Light" w:hAnsi="Carlsberg Sans Light"/>
          <w:sz w:val="20"/>
          <w:szCs w:val="20"/>
          <w:lang w:val="uk-UA"/>
        </w:rPr>
        <w:t xml:space="preserve"> квас, сидр, </w:t>
      </w:r>
      <w:proofErr w:type="spellStart"/>
      <w:r w:rsidRPr="00FB38C7">
        <w:rPr>
          <w:rFonts w:ascii="Carlsberg Sans Light" w:hAnsi="Carlsberg Sans Light"/>
          <w:sz w:val="20"/>
          <w:szCs w:val="20"/>
          <w:lang w:val="uk-UA"/>
        </w:rPr>
        <w:t>бірмікс</w:t>
      </w:r>
      <w:r w:rsidR="00FB38C7" w:rsidRPr="00FB38C7">
        <w:rPr>
          <w:rFonts w:ascii="Carlsberg Sans Light" w:hAnsi="Carlsberg Sans Light"/>
          <w:sz w:val="20"/>
          <w:szCs w:val="20"/>
          <w:lang w:val="uk-UA"/>
        </w:rPr>
        <w:t>и</w:t>
      </w:r>
      <w:proofErr w:type="spellEnd"/>
      <w:r w:rsidR="00FB38C7" w:rsidRPr="00FB38C7">
        <w:rPr>
          <w:rFonts w:ascii="Carlsberg Sans Light" w:hAnsi="Carlsberg Sans Light"/>
          <w:sz w:val="20"/>
          <w:szCs w:val="20"/>
          <w:lang w:val="uk-UA"/>
        </w:rPr>
        <w:t>, слабоалкогольні напої.</w:t>
      </w:r>
      <w:r w:rsidR="00243368" w:rsidRPr="00FB38C7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FB38C7">
        <w:rPr>
          <w:rFonts w:ascii="Carlsberg Sans Light" w:hAnsi="Carlsberg Sans Light"/>
          <w:sz w:val="20"/>
          <w:szCs w:val="20"/>
          <w:lang w:val="uk-UA"/>
        </w:rPr>
        <w:t>Формат - електронний лист</w:t>
      </w:r>
    </w:p>
    <w:p w14:paraId="26DECB6F" w14:textId="471699F5" w:rsidR="00A27BFF" w:rsidRPr="004E64CB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ru-RU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3. Підтвердження того, що ви приймаєте умови пост оплати</w:t>
      </w:r>
      <w:r w:rsidR="00F05399">
        <w:rPr>
          <w:rFonts w:ascii="Carlsberg Sans Light" w:hAnsi="Carlsberg Sans Light"/>
          <w:sz w:val="20"/>
          <w:szCs w:val="20"/>
          <w:lang w:val="ru-RU"/>
        </w:rPr>
        <w:t>.</w:t>
      </w:r>
      <w:r w:rsidR="0045776C">
        <w:rPr>
          <w:rFonts w:ascii="Carlsberg Sans Light" w:hAnsi="Carlsberg Sans Light"/>
          <w:sz w:val="20"/>
          <w:szCs w:val="20"/>
          <w:lang w:val="ru-RU"/>
        </w:rPr>
        <w:t xml:space="preserve"> </w:t>
      </w:r>
      <w:r w:rsidR="00F05399">
        <w:rPr>
          <w:rFonts w:ascii="Carlsberg Sans Light" w:hAnsi="Carlsberg Sans Light"/>
          <w:sz w:val="20"/>
          <w:szCs w:val="20"/>
          <w:lang w:val="uk-UA"/>
        </w:rPr>
        <w:t>Ф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ормат </w:t>
      </w:r>
      <w:r w:rsidR="00F05399">
        <w:rPr>
          <w:rFonts w:ascii="Carlsberg Sans Light" w:hAnsi="Carlsberg Sans Light"/>
          <w:sz w:val="20"/>
          <w:szCs w:val="20"/>
          <w:lang w:val="uk-UA"/>
        </w:rPr>
        <w:t xml:space="preserve">- </w:t>
      </w:r>
      <w:r w:rsidR="0045776C">
        <w:rPr>
          <w:rFonts w:ascii="Carlsberg Sans Light" w:hAnsi="Carlsberg Sans Light"/>
          <w:sz w:val="20"/>
          <w:szCs w:val="20"/>
          <w:lang w:val="uk-UA"/>
        </w:rPr>
        <w:t>електронний лист</w:t>
      </w:r>
    </w:p>
    <w:p w14:paraId="4C2F2163" w14:textId="77777777" w:rsid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720B86B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55D01B0D" w14:textId="77777777" w:rsidR="00243368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2BAAAB13" w14:textId="2A04C1C8" w:rsidR="00A27BFF" w:rsidRPr="00243368" w:rsidRDefault="00A27BFF" w:rsidP="00AC6370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243368">
        <w:rPr>
          <w:rFonts w:ascii="Carlsberg Sans Light" w:hAnsi="Carlsberg Sans Light"/>
          <w:b/>
          <w:sz w:val="20"/>
          <w:szCs w:val="20"/>
          <w:lang w:val="uk-UA"/>
        </w:rPr>
        <w:t>З нетерпінням чекаємо отримання Вашо</w:t>
      </w:r>
      <w:r w:rsidR="006C0AC4">
        <w:rPr>
          <w:rFonts w:ascii="Carlsberg Sans Light" w:hAnsi="Carlsberg Sans Light"/>
          <w:b/>
          <w:sz w:val="20"/>
          <w:szCs w:val="20"/>
          <w:lang w:val="uk-UA"/>
        </w:rPr>
        <w:t>ї</w:t>
      </w:r>
      <w:r w:rsidRPr="00243368">
        <w:rPr>
          <w:rFonts w:ascii="Carlsberg Sans Light" w:hAnsi="Carlsberg Sans Light"/>
          <w:b/>
          <w:sz w:val="20"/>
          <w:szCs w:val="20"/>
          <w:lang w:val="uk-UA"/>
        </w:rPr>
        <w:t xml:space="preserve"> </w:t>
      </w:r>
      <w:r w:rsidR="006C0AC4">
        <w:rPr>
          <w:rFonts w:ascii="Carlsberg Sans Light" w:hAnsi="Carlsberg Sans Light"/>
          <w:b/>
          <w:sz w:val="20"/>
          <w:szCs w:val="20"/>
          <w:lang w:val="uk-UA"/>
        </w:rPr>
        <w:t xml:space="preserve">відповіді </w:t>
      </w:r>
      <w:r w:rsidRPr="00243368">
        <w:rPr>
          <w:rFonts w:ascii="Carlsberg Sans Light" w:hAnsi="Carlsberg Sans Light"/>
          <w:b/>
          <w:sz w:val="20"/>
          <w:szCs w:val="20"/>
          <w:lang w:val="uk-UA"/>
        </w:rPr>
        <w:t>в зазначений термін.</w:t>
      </w:r>
    </w:p>
    <w:p w14:paraId="4D71BA37" w14:textId="77777777" w:rsidR="00243368" w:rsidRPr="006C0AC4" w:rsidRDefault="00243368" w:rsidP="00AC6370">
      <w:pPr>
        <w:rPr>
          <w:rFonts w:ascii="Carlsberg Sans Light" w:hAnsi="Carlsberg Sans Light"/>
          <w:sz w:val="20"/>
          <w:szCs w:val="20"/>
          <w:lang w:val="uk-UA"/>
        </w:rPr>
      </w:pPr>
    </w:p>
    <w:p w14:paraId="1F01A04E" w14:textId="77777777" w:rsidR="00243368" w:rsidRPr="006C0AC4" w:rsidRDefault="00243368" w:rsidP="00AC6370">
      <w:pPr>
        <w:rPr>
          <w:rFonts w:ascii="Carlsberg Sans Light" w:hAnsi="Carlsberg Sans Light"/>
          <w:sz w:val="20"/>
          <w:szCs w:val="20"/>
          <w:lang w:val="uk-UA"/>
        </w:rPr>
      </w:pPr>
    </w:p>
    <w:p w14:paraId="1C6F9F63" w14:textId="77777777" w:rsidR="00243368" w:rsidRPr="006C0AC4" w:rsidRDefault="00243368" w:rsidP="00AC6370">
      <w:pPr>
        <w:rPr>
          <w:rFonts w:ascii="Carlsberg Sans Light" w:hAnsi="Carlsberg Sans Light"/>
          <w:sz w:val="20"/>
          <w:szCs w:val="20"/>
          <w:lang w:val="uk-UA"/>
        </w:rPr>
      </w:pPr>
    </w:p>
    <w:p w14:paraId="014264A6" w14:textId="77777777" w:rsidR="00AC6370" w:rsidRPr="00243368" w:rsidRDefault="00243368" w:rsidP="00AC6370">
      <w:pPr>
        <w:jc w:val="both"/>
        <w:rPr>
          <w:rFonts w:ascii="Carlsberg Sans Light" w:hAnsi="Carlsberg Sans Light"/>
          <w:b/>
          <w:sz w:val="20"/>
          <w:szCs w:val="20"/>
          <w:lang w:val="ru-RU"/>
        </w:rPr>
      </w:pPr>
      <w:r>
        <w:rPr>
          <w:rFonts w:ascii="Carlsberg Sans Light" w:hAnsi="Carlsberg Sans Light"/>
          <w:b/>
          <w:sz w:val="20"/>
          <w:szCs w:val="20"/>
        </w:rPr>
        <w:t>КОНТАКТИ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AC6370" w:rsidRPr="00B203B2" w14:paraId="384A5532" w14:textId="77777777" w:rsidTr="002E440A">
        <w:tc>
          <w:tcPr>
            <w:tcW w:w="9345" w:type="dxa"/>
          </w:tcPr>
          <w:p w14:paraId="6B1BD2F3" w14:textId="584FA361" w:rsidR="00AC6370" w:rsidRPr="006F7FBF" w:rsidRDefault="004D63EF" w:rsidP="002E440A">
            <w:pPr>
              <w:rPr>
                <w:rFonts w:ascii="Carlsberg Sans Light" w:hAnsi="Carlsberg Sans Light"/>
                <w:sz w:val="20"/>
                <w:szCs w:val="20"/>
                <w:lang w:val="ru-RU"/>
              </w:rPr>
            </w:pPr>
            <w:proofErr w:type="spellStart"/>
            <w:r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Затула</w:t>
            </w:r>
            <w:proofErr w:type="spellEnd"/>
            <w:r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</w:t>
            </w:r>
            <w:r w:rsidR="00243368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Юл</w:t>
            </w:r>
            <w:r w:rsidR="00243368" w:rsidRPr="006F7FBF">
              <w:rPr>
                <w:rFonts w:ascii="Carlsberg Sans Light" w:hAnsi="Carlsberg Sans Light"/>
                <w:sz w:val="20"/>
                <w:szCs w:val="20"/>
                <w:lang w:val="uk-UA"/>
              </w:rPr>
              <w:t>і</w:t>
            </w:r>
            <w:r w:rsidR="00F438D0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я</w:t>
            </w:r>
            <w:r w:rsidR="00E1586B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br/>
            </w:r>
            <w:proofErr w:type="spellStart"/>
            <w:r w:rsidR="006F7FBF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Провідний</w:t>
            </w:r>
            <w:proofErr w:type="spellEnd"/>
            <w:r w:rsidR="006F7FBF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7FBF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фахівець</w:t>
            </w:r>
            <w:proofErr w:type="spellEnd"/>
            <w:r w:rsidR="006F7FBF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з </w:t>
            </w:r>
            <w:proofErr w:type="spellStart"/>
            <w:r w:rsidR="006F7FBF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маркетингових</w:t>
            </w:r>
            <w:proofErr w:type="spellEnd"/>
            <w:r w:rsidR="006F7FBF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7FBF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комунікацій</w:t>
            </w:r>
            <w:proofErr w:type="spellEnd"/>
          </w:p>
          <w:p w14:paraId="25789949" w14:textId="22A4DF63" w:rsidR="00AC6370" w:rsidRPr="006F7FBF" w:rsidRDefault="00AC6370" w:rsidP="002E440A">
            <w:pPr>
              <w:jc w:val="both"/>
              <w:rPr>
                <w:rFonts w:ascii="Carlsberg Sans Light" w:hAnsi="Carlsberg Sans Light"/>
                <w:sz w:val="20"/>
                <w:szCs w:val="20"/>
                <w:lang w:val="de-DE"/>
              </w:rPr>
            </w:pPr>
            <w:r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Тел</w:t>
            </w:r>
            <w:r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 xml:space="preserve">.: </w:t>
            </w:r>
            <w:r w:rsidR="00232A3A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+38 067 414 21 55</w:t>
            </w:r>
          </w:p>
          <w:p w14:paraId="1E9D3ED8" w14:textId="568A5937" w:rsidR="00AC6370" w:rsidRPr="006F7FBF" w:rsidRDefault="00AC6370" w:rsidP="00F438D0">
            <w:pPr>
              <w:rPr>
                <w:rFonts w:eastAsiaTheme="minorEastAsia"/>
                <w:noProof/>
                <w:color w:val="808080"/>
                <w:sz w:val="20"/>
                <w:szCs w:val="20"/>
                <w:lang w:val="de-DE" w:eastAsia="ru-RU"/>
              </w:rPr>
            </w:pPr>
            <w:proofErr w:type="spellStart"/>
            <w:r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e-mail</w:t>
            </w:r>
            <w:proofErr w:type="spellEnd"/>
            <w:r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 xml:space="preserve">:  </w:t>
            </w:r>
            <w:r w:rsidR="004D63EF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Yuliia.Zatula@carlsberg.ua</w:t>
            </w:r>
          </w:p>
          <w:p w14:paraId="11809639" w14:textId="77777777" w:rsidR="00F438D0" w:rsidRPr="006F7FBF" w:rsidRDefault="00F438D0" w:rsidP="00F438D0">
            <w:pPr>
              <w:rPr>
                <w:rFonts w:ascii="Carlsberg Sans Light" w:hAnsi="Carlsberg Sans Light"/>
                <w:sz w:val="20"/>
                <w:szCs w:val="20"/>
                <w:lang w:val="de-DE"/>
              </w:rPr>
            </w:pPr>
          </w:p>
          <w:p w14:paraId="0D0FD390" w14:textId="3553F668" w:rsidR="00F438D0" w:rsidRPr="006F7FBF" w:rsidRDefault="00232A3A" w:rsidP="00F438D0">
            <w:pPr>
              <w:rPr>
                <w:rFonts w:ascii="Carlsberg Sans Light" w:hAnsi="Carlsberg Sans Light"/>
                <w:sz w:val="20"/>
                <w:szCs w:val="20"/>
                <w:lang w:val="de-DE"/>
              </w:rPr>
            </w:pPr>
            <w:proofErr w:type="spellStart"/>
            <w:r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Мірошниченко</w:t>
            </w:r>
            <w:proofErr w:type="spellEnd"/>
            <w:r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73510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t>Наталія</w:t>
            </w:r>
            <w:proofErr w:type="spellEnd"/>
            <w:r w:rsidR="00243368" w:rsidRPr="006F7FBF">
              <w:rPr>
                <w:rFonts w:ascii="Carlsberg Sans Light" w:hAnsi="Carlsberg Sans Light"/>
                <w:sz w:val="20"/>
                <w:szCs w:val="20"/>
                <w:lang w:val="ru-RU"/>
              </w:rPr>
              <w:br/>
            </w:r>
            <w:proofErr w:type="spellStart"/>
            <w:r w:rsidR="00373510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Провідний</w:t>
            </w:r>
            <w:proofErr w:type="spellEnd"/>
            <w:r w:rsidR="00373510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73510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ф</w:t>
            </w:r>
            <w:r w:rsidR="00243368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ахівець</w:t>
            </w:r>
            <w:proofErr w:type="spellEnd"/>
            <w:r w:rsidR="00243368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 xml:space="preserve"> з </w:t>
            </w:r>
            <w:proofErr w:type="spellStart"/>
            <w:r w:rsidR="00243368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медіа</w:t>
            </w:r>
            <w:proofErr w:type="spellEnd"/>
          </w:p>
          <w:p w14:paraId="1D21F968" w14:textId="6B30D0E4" w:rsidR="00F438D0" w:rsidRPr="006F7FBF" w:rsidRDefault="00F438D0" w:rsidP="00373510">
            <w:pPr>
              <w:jc w:val="both"/>
              <w:rPr>
                <w:rFonts w:ascii="Carlsberg Sans Light" w:hAnsi="Carlsberg Sans Light"/>
                <w:sz w:val="20"/>
                <w:szCs w:val="20"/>
                <w:lang w:val="de-DE"/>
              </w:rPr>
            </w:pPr>
            <w:proofErr w:type="spellStart"/>
            <w:r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Тел</w:t>
            </w:r>
            <w:proofErr w:type="spellEnd"/>
            <w:r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 xml:space="preserve">.: </w:t>
            </w:r>
            <w:r w:rsidR="005277BC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+38 067 414 32 61</w:t>
            </w:r>
          </w:p>
          <w:p w14:paraId="252E35B4" w14:textId="0C8FFE84" w:rsidR="00474913" w:rsidRPr="006F7FBF" w:rsidRDefault="00474913" w:rsidP="00373510">
            <w:pPr>
              <w:jc w:val="both"/>
              <w:rPr>
                <w:rFonts w:ascii="Carlsberg Sans Light" w:hAnsi="Carlsberg Sans Light"/>
                <w:sz w:val="20"/>
                <w:szCs w:val="20"/>
                <w:lang w:val="en-US"/>
              </w:rPr>
            </w:pPr>
            <w:proofErr w:type="spellStart"/>
            <w:r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e-mail</w:t>
            </w:r>
            <w:proofErr w:type="spellEnd"/>
            <w:r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 xml:space="preserve">: </w:t>
            </w:r>
            <w:r w:rsidR="003E7EBA" w:rsidRPr="006F7FBF">
              <w:rPr>
                <w:rFonts w:ascii="Carlsberg Sans Light" w:hAnsi="Carlsberg Sans Light"/>
                <w:sz w:val="20"/>
                <w:szCs w:val="20"/>
                <w:lang w:val="de-DE"/>
              </w:rPr>
              <w:t>Nataliia.Miroshnychenko@carlsberg.ua</w:t>
            </w:r>
          </w:p>
          <w:p w14:paraId="38C8825A" w14:textId="77777777" w:rsidR="00474913" w:rsidRPr="00F331FE" w:rsidRDefault="00474913" w:rsidP="00373510">
            <w:pPr>
              <w:jc w:val="both"/>
              <w:rPr>
                <w:rFonts w:ascii="Carlsberg Sans Light" w:hAnsi="Carlsberg Sans Light"/>
                <w:sz w:val="20"/>
                <w:szCs w:val="20"/>
                <w:lang w:val="de-DE"/>
              </w:rPr>
            </w:pPr>
          </w:p>
          <w:p w14:paraId="363F5FC8" w14:textId="30F08947" w:rsidR="00373510" w:rsidRPr="00F331FE" w:rsidRDefault="00373510" w:rsidP="00373510">
            <w:pPr>
              <w:jc w:val="both"/>
              <w:rPr>
                <w:rFonts w:eastAsiaTheme="minorEastAsia"/>
                <w:noProof/>
                <w:color w:val="808080"/>
                <w:sz w:val="15"/>
                <w:szCs w:val="15"/>
                <w:lang w:val="de-DE" w:eastAsia="ru-RU"/>
              </w:rPr>
            </w:pPr>
          </w:p>
        </w:tc>
      </w:tr>
    </w:tbl>
    <w:p w14:paraId="16B33B54" w14:textId="77777777" w:rsidR="00625159" w:rsidRPr="00F331FE" w:rsidRDefault="00625159" w:rsidP="00625159">
      <w:pPr>
        <w:spacing w:line="240" w:lineRule="auto"/>
        <w:rPr>
          <w:rFonts w:ascii="Calibri" w:eastAsia="Calibri" w:hAnsi="Calibri"/>
          <w:sz w:val="24"/>
          <w:lang w:val="de-DE" w:eastAsia="en-US"/>
        </w:rPr>
      </w:pPr>
    </w:p>
    <w:p w14:paraId="74F7C906" w14:textId="77777777" w:rsidR="004D69C4" w:rsidRPr="00F331FE" w:rsidRDefault="004D69C4" w:rsidP="001F2866">
      <w:pPr>
        <w:rPr>
          <w:lang w:val="de-DE"/>
        </w:rPr>
      </w:pPr>
    </w:p>
    <w:sectPr w:rsidR="004D69C4" w:rsidRPr="00F331FE" w:rsidSect="00ED39F5">
      <w:footerReference w:type="default" r:id="rId12"/>
      <w:headerReference w:type="first" r:id="rId13"/>
      <w:pgSz w:w="11906" w:h="16838" w:code="9"/>
      <w:pgMar w:top="2319" w:right="1276" w:bottom="1871" w:left="2126" w:header="65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E9CC4" w14:textId="77777777" w:rsidR="007173BC" w:rsidRDefault="007173BC">
      <w:r>
        <w:separator/>
      </w:r>
    </w:p>
  </w:endnote>
  <w:endnote w:type="continuationSeparator" w:id="0">
    <w:p w14:paraId="3C89307C" w14:textId="77777777" w:rsidR="007173BC" w:rsidRDefault="007173BC">
      <w:r>
        <w:continuationSeparator/>
      </w:r>
    </w:p>
  </w:endnote>
  <w:endnote w:type="continuationNotice" w:id="1">
    <w:p w14:paraId="3F81F11E" w14:textId="77777777" w:rsidR="003C2AD7" w:rsidRDefault="003C2A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cess">
    <w:panose1 w:val="00000000000000000000"/>
    <w:charset w:val="00"/>
    <w:family w:val="swiss"/>
    <w:notTrueType/>
    <w:pitch w:val="variable"/>
    <w:sig w:usb0="00000007" w:usb1="00000000" w:usb2="00000000" w:usb3="00000000" w:csb0="0000001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16671" w14:textId="77777777" w:rsidR="002E440A" w:rsidRDefault="002E440A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1EA140" wp14:editId="501CE339">
              <wp:simplePos x="0" y="0"/>
              <wp:positionH relativeFrom="margin">
                <wp:align>right</wp:align>
              </wp:positionH>
              <wp:positionV relativeFrom="page">
                <wp:posOffset>10139045</wp:posOffset>
              </wp:positionV>
              <wp:extent cx="609600" cy="208280"/>
              <wp:effectExtent l="0" t="4445" r="1905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B6CA5" w14:textId="77777777" w:rsidR="002E440A" w:rsidRDefault="002E440A" w:rsidP="00C752BF">
                          <w:pPr>
                            <w:jc w:val="right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6979CF">
                            <w:rPr>
                              <w:rStyle w:val="aa"/>
                              <w:noProof/>
                            </w:rPr>
                            <w:t>3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1EA14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3.2pt;margin-top:798.35pt;width:48pt;height:16.4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" filled="f" stroked="f">
              <v:textbox inset="0,0,0,0">
                <w:txbxContent>
                  <w:p w14:paraId="737B6CA5" w14:textId="77777777" w:rsidR="002E440A" w:rsidRDefault="002E440A" w:rsidP="00C752BF">
                    <w:pPr>
                      <w:jc w:val="right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6979CF">
                      <w:rPr>
                        <w:rStyle w:val="aa"/>
                        <w:noProof/>
                      </w:rPr>
                      <w:t>3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F3EFE" w14:textId="77777777" w:rsidR="007173BC" w:rsidRDefault="007173BC">
      <w:r>
        <w:separator/>
      </w:r>
    </w:p>
  </w:footnote>
  <w:footnote w:type="continuationSeparator" w:id="0">
    <w:p w14:paraId="0CBBBB3F" w14:textId="77777777" w:rsidR="007173BC" w:rsidRDefault="007173BC">
      <w:r>
        <w:continuationSeparator/>
      </w:r>
    </w:p>
  </w:footnote>
  <w:footnote w:type="continuationNotice" w:id="1">
    <w:p w14:paraId="5B2EAEB8" w14:textId="77777777" w:rsidR="003C2AD7" w:rsidRDefault="003C2A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703F5" w14:textId="77777777" w:rsidR="002E440A" w:rsidRPr="006F47C5" w:rsidRDefault="002E440A" w:rsidP="00B236ED">
    <w:pPr>
      <w:pStyle w:val="a3"/>
      <w:jc w:val="left"/>
    </w:pPr>
    <w:r>
      <w:rPr>
        <w:lang w:val="ru-RU" w:eastAsia="ru-RU"/>
      </w:rPr>
      <w:drawing>
        <wp:anchor distT="0" distB="0" distL="114300" distR="114300" simplePos="0" relativeHeight="251658241" behindDoc="0" locked="0" layoutInCell="1" allowOverlap="1" wp14:anchorId="7F45ECC7" wp14:editId="38997DC9">
          <wp:simplePos x="0" y="0"/>
          <wp:positionH relativeFrom="page">
            <wp:posOffset>777875</wp:posOffset>
          </wp:positionH>
          <wp:positionV relativeFrom="page">
            <wp:posOffset>377825</wp:posOffset>
          </wp:positionV>
          <wp:extent cx="1078230" cy="603885"/>
          <wp:effectExtent l="0" t="0" r="7620" b="5715"/>
          <wp:wrapNone/>
          <wp:docPr id="26" name="logo_hide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ide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C222E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BC1F32"/>
    <w:multiLevelType w:val="hybridMultilevel"/>
    <w:tmpl w:val="00983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409DA"/>
    <w:multiLevelType w:val="hybridMultilevel"/>
    <w:tmpl w:val="D292AD3A"/>
    <w:lvl w:ilvl="0" w:tplc="040C000F">
      <w:start w:val="1"/>
      <w:numFmt w:val="decimal"/>
      <w:lvlText w:val="%1."/>
      <w:lvlJc w:val="left"/>
      <w:pPr>
        <w:ind w:left="780" w:hanging="360"/>
      </w:pPr>
    </w:lvl>
    <w:lvl w:ilvl="1" w:tplc="040C0019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54D7092"/>
    <w:multiLevelType w:val="hybridMultilevel"/>
    <w:tmpl w:val="C18810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C08B9"/>
    <w:multiLevelType w:val="hybridMultilevel"/>
    <w:tmpl w:val="9EF6E4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A3A51"/>
    <w:multiLevelType w:val="hybridMultilevel"/>
    <w:tmpl w:val="EF6A7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70242"/>
    <w:multiLevelType w:val="hybridMultilevel"/>
    <w:tmpl w:val="211EBF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40589"/>
    <w:multiLevelType w:val="hybridMultilevel"/>
    <w:tmpl w:val="0F3480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6586EC4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CA0CB4E6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6E7AA85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58C9A0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BD96BDE8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ECF2A39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9ECC87B0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E7F2CA26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 w15:restartNumberingAfterBreak="0">
    <w:nsid w:val="33691380"/>
    <w:multiLevelType w:val="hybridMultilevel"/>
    <w:tmpl w:val="72F48948"/>
    <w:lvl w:ilvl="0" w:tplc="9692D69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D54A4"/>
    <w:multiLevelType w:val="hybridMultilevel"/>
    <w:tmpl w:val="A3325C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B364C"/>
    <w:multiLevelType w:val="hybridMultilevel"/>
    <w:tmpl w:val="96F2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37295"/>
    <w:multiLevelType w:val="hybridMultilevel"/>
    <w:tmpl w:val="1FEACA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B25F8"/>
    <w:multiLevelType w:val="hybridMultilevel"/>
    <w:tmpl w:val="F0FEF2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710B"/>
    <w:multiLevelType w:val="hybridMultilevel"/>
    <w:tmpl w:val="8124D0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A39"/>
    <w:multiLevelType w:val="hybridMultilevel"/>
    <w:tmpl w:val="9348C66C"/>
    <w:lvl w:ilvl="0" w:tplc="60E8FB26">
      <w:start w:val="5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4F220083"/>
    <w:multiLevelType w:val="hybridMultilevel"/>
    <w:tmpl w:val="7CAAFD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82B77"/>
    <w:multiLevelType w:val="hybridMultilevel"/>
    <w:tmpl w:val="4DB0B34A"/>
    <w:lvl w:ilvl="0" w:tplc="D4B847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F659B"/>
    <w:multiLevelType w:val="hybridMultilevel"/>
    <w:tmpl w:val="88B047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2116EC"/>
    <w:multiLevelType w:val="hybridMultilevel"/>
    <w:tmpl w:val="00F2B9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ED0C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F48C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E2AC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8F7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7C33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F22A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DE61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8FD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1C3B60"/>
    <w:multiLevelType w:val="hybridMultilevel"/>
    <w:tmpl w:val="35788F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7"/>
  </w:num>
  <w:num w:numId="5">
    <w:abstractNumId w:val="18"/>
  </w:num>
  <w:num w:numId="6">
    <w:abstractNumId w:val="17"/>
  </w:num>
  <w:num w:numId="7">
    <w:abstractNumId w:val="19"/>
  </w:num>
  <w:num w:numId="8">
    <w:abstractNumId w:val="5"/>
  </w:num>
  <w:num w:numId="9">
    <w:abstractNumId w:val="10"/>
  </w:num>
  <w:num w:numId="10">
    <w:abstractNumId w:val="3"/>
  </w:num>
  <w:num w:numId="11">
    <w:abstractNumId w:val="4"/>
  </w:num>
  <w:num w:numId="12">
    <w:abstractNumId w:val="12"/>
  </w:num>
  <w:num w:numId="13">
    <w:abstractNumId w:val="2"/>
  </w:num>
  <w:num w:numId="14">
    <w:abstractNumId w:val="15"/>
  </w:num>
  <w:num w:numId="15">
    <w:abstractNumId w:val="11"/>
  </w:num>
  <w:num w:numId="16">
    <w:abstractNumId w:val="9"/>
  </w:num>
  <w:num w:numId="17">
    <w:abstractNumId w:val="14"/>
  </w:num>
  <w:num w:numId="18">
    <w:abstractNumId w:val="6"/>
  </w:num>
  <w:num w:numId="19">
    <w:abstractNumId w:val="1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1EC"/>
    <w:rsid w:val="000323C5"/>
    <w:rsid w:val="000A2A00"/>
    <w:rsid w:val="000B468B"/>
    <w:rsid w:val="000D61EC"/>
    <w:rsid w:val="000E0796"/>
    <w:rsid w:val="000F05C3"/>
    <w:rsid w:val="000F0ADD"/>
    <w:rsid w:val="000F118C"/>
    <w:rsid w:val="00121551"/>
    <w:rsid w:val="00127199"/>
    <w:rsid w:val="001271EB"/>
    <w:rsid w:val="00135274"/>
    <w:rsid w:val="00182D34"/>
    <w:rsid w:val="001A118C"/>
    <w:rsid w:val="001A33B7"/>
    <w:rsid w:val="001A7241"/>
    <w:rsid w:val="001B544A"/>
    <w:rsid w:val="001F2866"/>
    <w:rsid w:val="001F4BC7"/>
    <w:rsid w:val="002159A1"/>
    <w:rsid w:val="002322C2"/>
    <w:rsid w:val="00232A3A"/>
    <w:rsid w:val="00243368"/>
    <w:rsid w:val="002507CD"/>
    <w:rsid w:val="0027130E"/>
    <w:rsid w:val="002774C8"/>
    <w:rsid w:val="00277C72"/>
    <w:rsid w:val="002A34F7"/>
    <w:rsid w:val="002C2A8B"/>
    <w:rsid w:val="002E05D8"/>
    <w:rsid w:val="002E440A"/>
    <w:rsid w:val="002E5BDF"/>
    <w:rsid w:val="00312BC8"/>
    <w:rsid w:val="003308A1"/>
    <w:rsid w:val="00364588"/>
    <w:rsid w:val="00373510"/>
    <w:rsid w:val="003C2AD7"/>
    <w:rsid w:val="003E53CB"/>
    <w:rsid w:val="003E7EBA"/>
    <w:rsid w:val="00403EF6"/>
    <w:rsid w:val="004162B6"/>
    <w:rsid w:val="00433872"/>
    <w:rsid w:val="004462AA"/>
    <w:rsid w:val="0045776C"/>
    <w:rsid w:val="00474913"/>
    <w:rsid w:val="00492AAA"/>
    <w:rsid w:val="00496EF1"/>
    <w:rsid w:val="004A0166"/>
    <w:rsid w:val="004A6C74"/>
    <w:rsid w:val="004B6619"/>
    <w:rsid w:val="004B66E0"/>
    <w:rsid w:val="004C2626"/>
    <w:rsid w:val="004D0F79"/>
    <w:rsid w:val="004D63EF"/>
    <w:rsid w:val="004D69C4"/>
    <w:rsid w:val="004E64CB"/>
    <w:rsid w:val="005054F9"/>
    <w:rsid w:val="00514E04"/>
    <w:rsid w:val="005277BC"/>
    <w:rsid w:val="00542263"/>
    <w:rsid w:val="00550D89"/>
    <w:rsid w:val="00554E00"/>
    <w:rsid w:val="00566AA2"/>
    <w:rsid w:val="0057714F"/>
    <w:rsid w:val="005B5407"/>
    <w:rsid w:val="005C78DC"/>
    <w:rsid w:val="005D249F"/>
    <w:rsid w:val="005E0088"/>
    <w:rsid w:val="005E340F"/>
    <w:rsid w:val="00601946"/>
    <w:rsid w:val="00625159"/>
    <w:rsid w:val="006979CF"/>
    <w:rsid w:val="006B0281"/>
    <w:rsid w:val="006C040D"/>
    <w:rsid w:val="006C0AC4"/>
    <w:rsid w:val="006D48E9"/>
    <w:rsid w:val="006D6688"/>
    <w:rsid w:val="006E79BC"/>
    <w:rsid w:val="006F463D"/>
    <w:rsid w:val="006F47C5"/>
    <w:rsid w:val="006F7FBF"/>
    <w:rsid w:val="0071057B"/>
    <w:rsid w:val="007173BC"/>
    <w:rsid w:val="007213E7"/>
    <w:rsid w:val="00726363"/>
    <w:rsid w:val="007309FC"/>
    <w:rsid w:val="0073175F"/>
    <w:rsid w:val="0073352F"/>
    <w:rsid w:val="00735159"/>
    <w:rsid w:val="00737E76"/>
    <w:rsid w:val="0077337C"/>
    <w:rsid w:val="00791168"/>
    <w:rsid w:val="007C09DA"/>
    <w:rsid w:val="007D20A8"/>
    <w:rsid w:val="007E7A3E"/>
    <w:rsid w:val="00811B2C"/>
    <w:rsid w:val="00813C89"/>
    <w:rsid w:val="00820EA6"/>
    <w:rsid w:val="00847350"/>
    <w:rsid w:val="00863546"/>
    <w:rsid w:val="00874F5D"/>
    <w:rsid w:val="008C2F69"/>
    <w:rsid w:val="008C349D"/>
    <w:rsid w:val="008E25BE"/>
    <w:rsid w:val="009436AF"/>
    <w:rsid w:val="00995D98"/>
    <w:rsid w:val="00996911"/>
    <w:rsid w:val="009B4FB5"/>
    <w:rsid w:val="009D64EE"/>
    <w:rsid w:val="009E7617"/>
    <w:rsid w:val="009F185B"/>
    <w:rsid w:val="00A144A3"/>
    <w:rsid w:val="00A146F8"/>
    <w:rsid w:val="00A27BFF"/>
    <w:rsid w:val="00A463F4"/>
    <w:rsid w:val="00A51EA8"/>
    <w:rsid w:val="00A84FD2"/>
    <w:rsid w:val="00A87148"/>
    <w:rsid w:val="00A925A7"/>
    <w:rsid w:val="00AA7E69"/>
    <w:rsid w:val="00AB3962"/>
    <w:rsid w:val="00AB5677"/>
    <w:rsid w:val="00AC6370"/>
    <w:rsid w:val="00AC6C6A"/>
    <w:rsid w:val="00AC71C9"/>
    <w:rsid w:val="00B02335"/>
    <w:rsid w:val="00B203B2"/>
    <w:rsid w:val="00B236ED"/>
    <w:rsid w:val="00B2624B"/>
    <w:rsid w:val="00B43D13"/>
    <w:rsid w:val="00B43D43"/>
    <w:rsid w:val="00B47601"/>
    <w:rsid w:val="00B551D0"/>
    <w:rsid w:val="00B76850"/>
    <w:rsid w:val="00BB0CF5"/>
    <w:rsid w:val="00BB5813"/>
    <w:rsid w:val="00BC310F"/>
    <w:rsid w:val="00BD018A"/>
    <w:rsid w:val="00BD558D"/>
    <w:rsid w:val="00BF1F07"/>
    <w:rsid w:val="00C020EA"/>
    <w:rsid w:val="00C1305B"/>
    <w:rsid w:val="00C245FE"/>
    <w:rsid w:val="00C402F3"/>
    <w:rsid w:val="00C57747"/>
    <w:rsid w:val="00C57B0D"/>
    <w:rsid w:val="00C752BF"/>
    <w:rsid w:val="00C8560F"/>
    <w:rsid w:val="00C93B4B"/>
    <w:rsid w:val="00C96E9F"/>
    <w:rsid w:val="00C97997"/>
    <w:rsid w:val="00CA25E7"/>
    <w:rsid w:val="00CF2D1E"/>
    <w:rsid w:val="00D26610"/>
    <w:rsid w:val="00D36000"/>
    <w:rsid w:val="00D46F5A"/>
    <w:rsid w:val="00D56A14"/>
    <w:rsid w:val="00D63EC3"/>
    <w:rsid w:val="00D837C2"/>
    <w:rsid w:val="00D86867"/>
    <w:rsid w:val="00D95BC9"/>
    <w:rsid w:val="00DD1518"/>
    <w:rsid w:val="00DD24ED"/>
    <w:rsid w:val="00DD7D01"/>
    <w:rsid w:val="00DE495D"/>
    <w:rsid w:val="00E003E6"/>
    <w:rsid w:val="00E1586B"/>
    <w:rsid w:val="00E16C72"/>
    <w:rsid w:val="00E23747"/>
    <w:rsid w:val="00E27704"/>
    <w:rsid w:val="00E5794A"/>
    <w:rsid w:val="00E85050"/>
    <w:rsid w:val="00E93A14"/>
    <w:rsid w:val="00EC06A1"/>
    <w:rsid w:val="00EC4FD2"/>
    <w:rsid w:val="00ED39F5"/>
    <w:rsid w:val="00EE4A39"/>
    <w:rsid w:val="00F05399"/>
    <w:rsid w:val="00F07927"/>
    <w:rsid w:val="00F14A03"/>
    <w:rsid w:val="00F16099"/>
    <w:rsid w:val="00F2793B"/>
    <w:rsid w:val="00F320F3"/>
    <w:rsid w:val="00F331FE"/>
    <w:rsid w:val="00F438D0"/>
    <w:rsid w:val="00F71445"/>
    <w:rsid w:val="00F81D7E"/>
    <w:rsid w:val="00F8258A"/>
    <w:rsid w:val="00F97745"/>
    <w:rsid w:val="00FB38C7"/>
    <w:rsid w:val="00FC3365"/>
    <w:rsid w:val="00FE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CF4B05F"/>
  <w15:chartTrackingRefBased/>
  <w15:docId w15:val="{E1138A19-1A8A-482A-908A-0449C4ED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20F3"/>
    <w:pPr>
      <w:spacing w:line="250" w:lineRule="atLeast"/>
    </w:pPr>
    <w:rPr>
      <w:rFonts w:ascii="Verdana" w:hAnsi="Verdana"/>
      <w:sz w:val="17"/>
      <w:szCs w:val="24"/>
      <w:lang w:val="en-GB" w:eastAsia="da-DK"/>
    </w:rPr>
  </w:style>
  <w:style w:type="paragraph" w:styleId="1">
    <w:name w:val="heading 1"/>
    <w:basedOn w:val="a"/>
    <w:next w:val="a"/>
    <w:qFormat/>
    <w:rsid w:val="00F320F3"/>
    <w:pPr>
      <w:keepNext/>
      <w:outlineLvl w:val="0"/>
    </w:pPr>
    <w:rPr>
      <w:rFonts w:cs="Arial"/>
      <w:b/>
      <w:bCs/>
      <w:szCs w:val="17"/>
    </w:rPr>
  </w:style>
  <w:style w:type="paragraph" w:styleId="2">
    <w:name w:val="heading 2"/>
    <w:basedOn w:val="a"/>
    <w:next w:val="a"/>
    <w:qFormat/>
    <w:rsid w:val="00F320F3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rsid w:val="00F320F3"/>
    <w:pPr>
      <w:keepNext/>
      <w:outlineLvl w:val="2"/>
    </w:pPr>
    <w:rPr>
      <w:rFonts w:cs="Arial"/>
      <w:b/>
      <w:bCs/>
      <w:szCs w:val="26"/>
    </w:rPr>
  </w:style>
  <w:style w:type="paragraph" w:styleId="4">
    <w:name w:val="heading 4"/>
    <w:basedOn w:val="1"/>
    <w:next w:val="a"/>
    <w:qFormat/>
    <w:rsid w:val="004A6C74"/>
    <w:pPr>
      <w:outlineLvl w:val="3"/>
    </w:pPr>
  </w:style>
  <w:style w:type="paragraph" w:styleId="5">
    <w:name w:val="heading 5"/>
    <w:basedOn w:val="4"/>
    <w:next w:val="a"/>
    <w:qFormat/>
    <w:rsid w:val="004A6C74"/>
    <w:pPr>
      <w:outlineLvl w:val="4"/>
    </w:pPr>
  </w:style>
  <w:style w:type="paragraph" w:styleId="6">
    <w:name w:val="heading 6"/>
    <w:basedOn w:val="5"/>
    <w:next w:val="a"/>
    <w:qFormat/>
    <w:rsid w:val="004A6C74"/>
    <w:pPr>
      <w:outlineLvl w:val="5"/>
    </w:pPr>
  </w:style>
  <w:style w:type="paragraph" w:styleId="7">
    <w:name w:val="heading 7"/>
    <w:basedOn w:val="6"/>
    <w:next w:val="a"/>
    <w:qFormat/>
    <w:rsid w:val="004A6C74"/>
    <w:pPr>
      <w:outlineLvl w:val="6"/>
    </w:pPr>
  </w:style>
  <w:style w:type="paragraph" w:styleId="8">
    <w:name w:val="heading 8"/>
    <w:basedOn w:val="7"/>
    <w:next w:val="a"/>
    <w:qFormat/>
    <w:rsid w:val="004A6C74"/>
    <w:pPr>
      <w:outlineLvl w:val="7"/>
    </w:pPr>
  </w:style>
  <w:style w:type="paragraph" w:styleId="9">
    <w:name w:val="heading 9"/>
    <w:basedOn w:val="8"/>
    <w:next w:val="a"/>
    <w:qFormat/>
    <w:rsid w:val="004A6C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mplate">
    <w:name w:val="Template"/>
    <w:link w:val="TemplateChar"/>
    <w:rsid w:val="00F97745"/>
    <w:pPr>
      <w:spacing w:line="200" w:lineRule="atLeast"/>
    </w:pPr>
    <w:rPr>
      <w:rFonts w:ascii="Verdana" w:hAnsi="Verdana"/>
      <w:sz w:val="13"/>
      <w:szCs w:val="24"/>
      <w:lang w:val="en-GB" w:eastAsia="da-DK"/>
    </w:rPr>
  </w:style>
  <w:style w:type="paragraph" w:customStyle="1" w:styleId="Template-Address">
    <w:name w:val="Template - Address"/>
    <w:basedOn w:val="Template"/>
    <w:rsid w:val="00B551D0"/>
    <w:rPr>
      <w:noProof/>
    </w:rPr>
  </w:style>
  <w:style w:type="paragraph" w:customStyle="1" w:styleId="Template-Companyname">
    <w:name w:val="Template - Company name"/>
    <w:basedOn w:val="Template"/>
    <w:link w:val="Template-CompanynameChar"/>
    <w:rsid w:val="00B551D0"/>
    <w:rPr>
      <w:b/>
      <w:noProof/>
    </w:rPr>
  </w:style>
  <w:style w:type="paragraph" w:styleId="a3">
    <w:name w:val="header"/>
    <w:basedOn w:val="a"/>
    <w:rsid w:val="00B551D0"/>
    <w:pPr>
      <w:tabs>
        <w:tab w:val="center" w:pos="4819"/>
        <w:tab w:val="right" w:pos="9638"/>
      </w:tabs>
      <w:spacing w:line="200" w:lineRule="atLeast"/>
      <w:jc w:val="right"/>
    </w:pPr>
    <w:rPr>
      <w:b/>
      <w:noProof/>
      <w:sz w:val="14"/>
    </w:rPr>
  </w:style>
  <w:style w:type="paragraph" w:styleId="a4">
    <w:name w:val="footer"/>
    <w:basedOn w:val="a"/>
    <w:rsid w:val="00F97745"/>
    <w:pPr>
      <w:tabs>
        <w:tab w:val="center" w:pos="4819"/>
        <w:tab w:val="right" w:pos="9638"/>
      </w:tabs>
    </w:pPr>
  </w:style>
  <w:style w:type="table" w:styleId="a5">
    <w:name w:val="Table Grid"/>
    <w:basedOn w:val="a1"/>
    <w:rsid w:val="00B43D13"/>
    <w:pPr>
      <w:spacing w:line="25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Heading">
    <w:name w:val="Normal - Heading"/>
    <w:basedOn w:val="a"/>
    <w:rsid w:val="00B43D13"/>
    <w:rPr>
      <w:b/>
    </w:rPr>
  </w:style>
  <w:style w:type="character" w:styleId="a6">
    <w:name w:val="endnote reference"/>
    <w:semiHidden/>
    <w:rsid w:val="004A6C74"/>
    <w:rPr>
      <w:rFonts w:ascii="Verdana" w:hAnsi="Verdana"/>
      <w:sz w:val="13"/>
      <w:vertAlign w:val="superscript"/>
    </w:rPr>
  </w:style>
  <w:style w:type="paragraph" w:styleId="a7">
    <w:name w:val="endnote text"/>
    <w:basedOn w:val="a"/>
    <w:semiHidden/>
    <w:rsid w:val="004A6C74"/>
    <w:pPr>
      <w:spacing w:line="200" w:lineRule="atLeast"/>
    </w:pPr>
    <w:rPr>
      <w:sz w:val="13"/>
      <w:szCs w:val="20"/>
    </w:rPr>
  </w:style>
  <w:style w:type="character" w:styleId="a8">
    <w:name w:val="footnote reference"/>
    <w:semiHidden/>
    <w:rsid w:val="004A6C74"/>
    <w:rPr>
      <w:rFonts w:ascii="Verdana" w:hAnsi="Verdana"/>
      <w:sz w:val="13"/>
      <w:vertAlign w:val="superscript"/>
    </w:rPr>
  </w:style>
  <w:style w:type="paragraph" w:styleId="a9">
    <w:name w:val="footnote text"/>
    <w:basedOn w:val="a"/>
    <w:semiHidden/>
    <w:rsid w:val="004A6C74"/>
    <w:pPr>
      <w:spacing w:line="200" w:lineRule="atLeast"/>
    </w:pPr>
    <w:rPr>
      <w:sz w:val="13"/>
      <w:szCs w:val="20"/>
    </w:rPr>
  </w:style>
  <w:style w:type="character" w:styleId="aa">
    <w:name w:val="page number"/>
    <w:basedOn w:val="a0"/>
    <w:rsid w:val="00C752BF"/>
  </w:style>
  <w:style w:type="paragraph" w:customStyle="1" w:styleId="Template-www">
    <w:name w:val="Template - www"/>
    <w:basedOn w:val="Template"/>
    <w:rsid w:val="006F47C5"/>
    <w:rPr>
      <w:color w:val="115622"/>
      <w:sz w:val="14"/>
      <w:szCs w:val="14"/>
    </w:rPr>
  </w:style>
  <w:style w:type="character" w:customStyle="1" w:styleId="TemplateChar">
    <w:name w:val="Template Char"/>
    <w:link w:val="Template"/>
    <w:rsid w:val="00B236ED"/>
    <w:rPr>
      <w:rFonts w:ascii="Verdana" w:hAnsi="Verdana"/>
      <w:sz w:val="13"/>
      <w:szCs w:val="24"/>
      <w:lang w:val="en-GB" w:eastAsia="da-DK" w:bidi="ar-SA"/>
    </w:rPr>
  </w:style>
  <w:style w:type="character" w:customStyle="1" w:styleId="Template-CompanynameChar">
    <w:name w:val="Template - Company name Char"/>
    <w:link w:val="Template-Companyname"/>
    <w:rsid w:val="00B236ED"/>
    <w:rPr>
      <w:rFonts w:ascii="Verdana" w:hAnsi="Verdana"/>
      <w:b/>
      <w:noProof/>
      <w:sz w:val="13"/>
      <w:szCs w:val="24"/>
      <w:lang w:val="en-GB" w:eastAsia="da-DK" w:bidi="ar-SA"/>
    </w:rPr>
  </w:style>
  <w:style w:type="character" w:customStyle="1" w:styleId="Template-INITIALS">
    <w:name w:val="Template - INITIALS"/>
    <w:rsid w:val="00601946"/>
    <w:rPr>
      <w:rFonts w:ascii="Verdana" w:hAnsi="Verdana"/>
      <w:caps/>
      <w:sz w:val="17"/>
    </w:rPr>
  </w:style>
  <w:style w:type="paragraph" w:customStyle="1" w:styleId="Template-Initials0">
    <w:name w:val="Template - Initials"/>
    <w:basedOn w:val="Template"/>
    <w:link w:val="Template-InitialsChar"/>
    <w:rsid w:val="00601946"/>
    <w:rPr>
      <w:sz w:val="17"/>
    </w:rPr>
  </w:style>
  <w:style w:type="character" w:customStyle="1" w:styleId="Template-InitialsChar">
    <w:name w:val="Template - Initials Char"/>
    <w:link w:val="Template-Initials0"/>
    <w:rsid w:val="00601946"/>
    <w:rPr>
      <w:rFonts w:ascii="Verdana" w:hAnsi="Verdana"/>
      <w:sz w:val="17"/>
      <w:szCs w:val="24"/>
      <w:lang w:val="en-GB" w:eastAsia="da-DK" w:bidi="ar-SA"/>
    </w:rPr>
  </w:style>
  <w:style w:type="paragraph" w:customStyle="1" w:styleId="Header-Firstline">
    <w:name w:val="Header - First line"/>
    <w:basedOn w:val="a3"/>
    <w:rsid w:val="004B6619"/>
    <w:pPr>
      <w:spacing w:line="70" w:lineRule="exact"/>
    </w:pPr>
    <w:rPr>
      <w:rFonts w:ascii="Access" w:hAnsi="Access"/>
      <w:b w:val="0"/>
      <w:sz w:val="13"/>
      <w:szCs w:val="13"/>
    </w:rPr>
  </w:style>
  <w:style w:type="paragraph" w:styleId="ab">
    <w:name w:val="Balloon Text"/>
    <w:basedOn w:val="a"/>
    <w:link w:val="ac"/>
    <w:rsid w:val="009E76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9E7617"/>
    <w:rPr>
      <w:rFonts w:ascii="Segoe UI" w:hAnsi="Segoe UI" w:cs="Segoe UI"/>
      <w:sz w:val="18"/>
      <w:szCs w:val="18"/>
      <w:lang w:val="en-GB" w:eastAsia="da-DK"/>
    </w:rPr>
  </w:style>
  <w:style w:type="paragraph" w:styleId="ad">
    <w:name w:val="List Paragraph"/>
    <w:basedOn w:val="a"/>
    <w:uiPriority w:val="34"/>
    <w:qFormat/>
    <w:rsid w:val="00BF1F07"/>
    <w:pPr>
      <w:ind w:left="720"/>
      <w:contextualSpacing/>
    </w:pPr>
  </w:style>
  <w:style w:type="table" w:styleId="-46">
    <w:name w:val="Grid Table 4 Accent 6"/>
    <w:basedOn w:val="a1"/>
    <w:uiPriority w:val="49"/>
    <w:rsid w:val="00182D34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e">
    <w:name w:val="Hyperlink"/>
    <w:basedOn w:val="a0"/>
    <w:uiPriority w:val="99"/>
    <w:unhideWhenUsed/>
    <w:rsid w:val="00F438D0"/>
    <w:rPr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474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0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mohand\Documents\Carlsberg\Agencies\Tuborg%20pitch%20invitation%20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</documentManagement>
</p:properties>
</file>

<file path=customXml/item2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A1B6A101145BAA4397A1D3B1C69FC8F7" ma:contentTypeVersion="6" ma:contentTypeDescription="Carlsberg Record for RMS" ma:contentTypeScope="" ma:versionID="d98c19997f703bc756ba73bcac850078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e8a5e5318e3534fc1dccda77367f38e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cf4b762-f48c-4f42-8e40-352366fd5d41}" ma:internalName="TaxCatchAll" ma:showField="CatchAllData" ma:web="f684451b-bfdc-4075-9aaa-c86af1993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cf4b762-f48c-4f42-8e40-352366fd5d41}" ma:internalName="TaxCatchAllLabel" ma:readOnly="true" ma:showField="CatchAllDataLabel" ma:web="f684451b-bfdc-4075-9aaa-c86af1993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653F6-52CF-441D-9F75-024E9224000D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ceee5eb5-87c2-4fae-9295-091b6434e7e7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79554F2-8A08-4BDC-9C09-73071B2502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FBDCAD2-1A4B-4463-9FDE-1E14D71AF48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1093DCB-1338-4C11-93F5-23EFA39DE3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99634B-17DF-4641-940C-A5C4F698D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Tuborg pitch invitation letter</Template>
  <TotalTime>0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paper with Carlsberg Group logo</vt:lpstr>
      <vt:lpstr>Blank paper with Carlsberg Group logo</vt:lpstr>
    </vt:vector>
  </TitlesOfParts>
  <Company>skabelondesign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paper with Carlsberg Group logo</dc:title>
  <dc:subject/>
  <dc:creator>Zatula, Yuliia</dc:creator>
  <cp:keywords/>
  <dc:description/>
  <cp:lastModifiedBy>Zatula, Yuliia</cp:lastModifiedBy>
  <cp:revision>2</cp:revision>
  <cp:lastPrinted>2016-06-30T13:40:00Z</cp:lastPrinted>
  <dcterms:created xsi:type="dcterms:W3CDTF">2021-10-12T13:52:00Z</dcterms:created>
  <dcterms:modified xsi:type="dcterms:W3CDTF">2021-10-12T13:52:00Z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ategory">
    <vt:lpwstr>Letter</vt:lpwstr>
  </property>
  <property fmtid="{D5CDD505-2E9C-101B-9397-08002B2CF9AE}" pid="4" name="display_urn:schemas-microsoft-com:office:office#Editor">
    <vt:lpwstr>Brolund-Jensen, Mathilde</vt:lpwstr>
  </property>
  <property fmtid="{D5CDD505-2E9C-101B-9397-08002B2CF9AE}" pid="5" name="xd_Signature">
    <vt:lpwstr/>
  </property>
  <property fmtid="{D5CDD505-2E9C-101B-9397-08002B2CF9AE}" pid="6" name="display_urn:schemas-microsoft-com:office:office#Author">
    <vt:lpwstr>Brolund-Jensen, Mathilde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CpointKeywords">
    <vt:lpwstr/>
  </property>
  <property fmtid="{D5CDD505-2E9C-101B-9397-08002B2CF9AE}" pid="10" name="CpointCtypeId">
    <vt:lpwstr/>
  </property>
  <property fmtid="{D5CDD505-2E9C-101B-9397-08002B2CF9AE}" pid="11" name="Responsible">
    <vt:lpwstr/>
  </property>
  <property fmtid="{D5CDD505-2E9C-101B-9397-08002B2CF9AE}" pid="12" name="ContentTypeId">
    <vt:lpwstr>0x010100180E2AD3176E7645B39813024982E1E100A1B6A101145BAA4397A1D3B1C69FC8F7</vt:lpwstr>
  </property>
  <property fmtid="{D5CDD505-2E9C-101B-9397-08002B2CF9AE}" pid="13" name="_dlc_DocIdItemGuid">
    <vt:lpwstr>d11480ce-d15a-4b1f-b747-030de25d8c6e</vt:lpwstr>
  </property>
  <property fmtid="{D5CDD505-2E9C-101B-9397-08002B2CF9AE}" pid="14" name="Classification">
    <vt:lpwstr>1;#Internal|7dc45b93-a046-4ff3-ae14-bc3e86b23e83</vt:lpwstr>
  </property>
  <property fmtid="{D5CDD505-2E9C-101B-9397-08002B2CF9AE}" pid="15" name="OtherParty">
    <vt:lpwstr/>
  </property>
  <property fmtid="{D5CDD505-2E9C-101B-9397-08002B2CF9AE}" pid="16" name="Carlsberg Function">
    <vt:lpwstr/>
  </property>
  <property fmtid="{D5CDD505-2E9C-101B-9397-08002B2CF9AE}" pid="17" name="p00bec507ce3468280d01feea6306a5a">
    <vt:lpwstr/>
  </property>
  <property fmtid="{D5CDD505-2E9C-101B-9397-08002B2CF9AE}" pid="18" name="j57207e2f41d49329a73939b6d2a0839">
    <vt:lpwstr/>
  </property>
  <property fmtid="{D5CDD505-2E9C-101B-9397-08002B2CF9AE}" pid="19" name="f7478c969a8641d5baa173d1d5521f31">
    <vt:lpwstr/>
  </property>
  <property fmtid="{D5CDD505-2E9C-101B-9397-08002B2CF9AE}" pid="20" name="Brand">
    <vt:lpwstr/>
  </property>
  <property fmtid="{D5CDD505-2E9C-101B-9397-08002B2CF9AE}" pid="21" name="Country">
    <vt:lpwstr/>
  </property>
  <property fmtid="{D5CDD505-2E9C-101B-9397-08002B2CF9AE}" pid="22" name="CarlsbergCompany">
    <vt:lpwstr/>
  </property>
</Properties>
</file>